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A43" w:rsidRPr="007767C4" w:rsidRDefault="000D0A43" w:rsidP="00B46A15">
      <w:pPr>
        <w:jc w:val="center"/>
        <w:outlineLvl w:val="0"/>
        <w:rPr>
          <w:rFonts w:ascii="Times New Roman" w:hAnsi="Times New Roman" w:cs="Times New Roman"/>
          <w:b/>
          <w:bCs/>
          <w:sz w:val="26"/>
          <w:szCs w:val="26"/>
          <w:lang w:val="pt-BR"/>
        </w:rPr>
      </w:pPr>
    </w:p>
    <w:p w:rsidR="000D0A43" w:rsidRPr="007767C4" w:rsidRDefault="000D0A43" w:rsidP="00B46A15">
      <w:pPr>
        <w:jc w:val="center"/>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CHƯƠNG TRÌNH ĐÀO TẠO</w:t>
      </w:r>
    </w:p>
    <w:p w:rsidR="000D0A43" w:rsidRPr="007767C4" w:rsidRDefault="000D0A43" w:rsidP="00B46A15">
      <w:pPr>
        <w:jc w:val="center"/>
        <w:rPr>
          <w:rFonts w:ascii="Times New Roman" w:hAnsi="Times New Roman" w:cs="Times New Roman"/>
          <w:i/>
          <w:iCs/>
          <w:sz w:val="26"/>
          <w:szCs w:val="26"/>
          <w:lang w:val="pt-BR"/>
        </w:rPr>
      </w:pPr>
    </w:p>
    <w:p w:rsidR="000D0A43" w:rsidRPr="007767C4" w:rsidRDefault="000D0A43" w:rsidP="002C1E39">
      <w:pPr>
        <w:spacing w:before="120" w:line="288" w:lineRule="auto"/>
        <w:jc w:val="both"/>
        <w:outlineLvl w:val="0"/>
        <w:rPr>
          <w:rFonts w:ascii="Times New Roman" w:hAnsi="Times New Roman" w:cs="Times New Roman"/>
          <w:b/>
          <w:bCs/>
          <w:color w:val="FF0000"/>
          <w:sz w:val="26"/>
          <w:szCs w:val="26"/>
          <w:lang w:val="pt-BR"/>
        </w:rPr>
      </w:pPr>
      <w:r w:rsidRPr="007767C4">
        <w:rPr>
          <w:rFonts w:ascii="Times New Roman" w:hAnsi="Times New Roman" w:cs="Times New Roman"/>
          <w:b/>
          <w:bCs/>
          <w:sz w:val="26"/>
          <w:szCs w:val="26"/>
          <w:lang w:val="pt-BR"/>
        </w:rPr>
        <w:t>Tên ngành, nghề</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rPr>
        <w:t>C</w:t>
      </w:r>
      <w:r>
        <w:rPr>
          <w:rFonts w:ascii="Times New Roman" w:hAnsi="Times New Roman" w:cs="Times New Roman"/>
          <w:b/>
          <w:bCs/>
          <w:sz w:val="26"/>
          <w:szCs w:val="26"/>
        </w:rPr>
        <w:t>ô</w:t>
      </w:r>
      <w:r w:rsidRPr="007767C4">
        <w:rPr>
          <w:rFonts w:ascii="Times New Roman" w:hAnsi="Times New Roman" w:cs="Times New Roman"/>
          <w:b/>
          <w:bCs/>
          <w:sz w:val="26"/>
          <w:szCs w:val="26"/>
        </w:rPr>
        <w:t>ng nghệ kỹ thuật nhiệt</w:t>
      </w:r>
    </w:p>
    <w:p w:rsidR="000D0A43" w:rsidRPr="007767C4" w:rsidRDefault="000D0A43" w:rsidP="002C1E39">
      <w:pPr>
        <w:spacing w:before="120" w:line="288" w:lineRule="auto"/>
        <w:jc w:val="both"/>
        <w:outlineLvl w:val="0"/>
        <w:rPr>
          <w:rFonts w:ascii="Times New Roman" w:hAnsi="Times New Roman" w:cs="Times New Roman"/>
          <w:color w:val="FF0000"/>
          <w:sz w:val="26"/>
          <w:szCs w:val="26"/>
          <w:lang w:val="pt-BR"/>
        </w:rPr>
      </w:pPr>
      <w:r w:rsidRPr="007767C4">
        <w:rPr>
          <w:rFonts w:ascii="Times New Roman" w:hAnsi="Times New Roman" w:cs="Times New Roman"/>
          <w:b/>
          <w:bCs/>
          <w:sz w:val="26"/>
          <w:szCs w:val="26"/>
          <w:lang w:val="pt-BR"/>
        </w:rPr>
        <w:t>Mã ngành, nghề</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rPr>
        <w:t>5510211</w:t>
      </w:r>
    </w:p>
    <w:p w:rsidR="000D0A43" w:rsidRPr="007767C4" w:rsidRDefault="000D0A43" w:rsidP="002C1E39">
      <w:pPr>
        <w:spacing w:before="120" w:line="288" w:lineRule="auto"/>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Trình độ đào tạo</w:t>
      </w:r>
      <w:r w:rsidRPr="007767C4">
        <w:rPr>
          <w:rFonts w:ascii="Times New Roman" w:hAnsi="Times New Roman" w:cs="Times New Roman"/>
          <w:sz w:val="26"/>
          <w:szCs w:val="26"/>
          <w:lang w:val="pt-BR"/>
        </w:rPr>
        <w:t>: Trung cấp</w:t>
      </w:r>
    </w:p>
    <w:p w:rsidR="000D0A43" w:rsidRPr="007767C4" w:rsidRDefault="000D0A43" w:rsidP="002C1E39">
      <w:pPr>
        <w:spacing w:before="120" w:line="288" w:lineRule="auto"/>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Hình thức đào tạo:</w:t>
      </w:r>
      <w:r w:rsidRPr="007767C4">
        <w:rPr>
          <w:rFonts w:ascii="Times New Roman" w:hAnsi="Times New Roman" w:cs="Times New Roman"/>
          <w:sz w:val="26"/>
          <w:szCs w:val="26"/>
          <w:lang w:val="pt-BR"/>
        </w:rPr>
        <w:t>Chính quy (Tín chỉ)</w:t>
      </w:r>
    </w:p>
    <w:p w:rsidR="000D0A43" w:rsidRPr="007767C4" w:rsidRDefault="000D0A43" w:rsidP="002C1E39">
      <w:pPr>
        <w:spacing w:before="120" w:line="288" w:lineRule="auto"/>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Đối tượng tuyển sinh</w:t>
      </w:r>
      <w:r w:rsidRPr="007767C4">
        <w:rPr>
          <w:rFonts w:ascii="Times New Roman" w:hAnsi="Times New Roman" w:cs="Times New Roman"/>
          <w:sz w:val="26"/>
          <w:szCs w:val="26"/>
          <w:lang w:val="pt-BR"/>
        </w:rPr>
        <w:t>: Tốt nghiệp THCS</w:t>
      </w:r>
    </w:p>
    <w:p w:rsidR="000D0A43" w:rsidRPr="007767C4" w:rsidRDefault="000D0A43" w:rsidP="002C1E39">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b/>
          <w:bCs/>
          <w:sz w:val="26"/>
          <w:szCs w:val="26"/>
          <w:lang w:val="pt-BR"/>
        </w:rPr>
        <w:t>Thời gian đào tạo:</w:t>
      </w:r>
      <w:r w:rsidRPr="007767C4">
        <w:rPr>
          <w:rFonts w:ascii="Times New Roman" w:hAnsi="Times New Roman" w:cs="Times New Roman"/>
          <w:sz w:val="26"/>
          <w:szCs w:val="26"/>
          <w:lang w:val="pt-BR"/>
        </w:rPr>
        <w:t>02 năm</w:t>
      </w:r>
    </w:p>
    <w:p w:rsidR="000D0A43" w:rsidRPr="007767C4" w:rsidRDefault="000D0A43" w:rsidP="002C1E39">
      <w:pPr>
        <w:spacing w:before="120" w:line="288" w:lineRule="auto"/>
        <w:jc w:val="both"/>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1. Mục tiêu đào tạo</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1.1. Mục tiêu chung:</w:t>
      </w:r>
    </w:p>
    <w:p w:rsidR="000D0A43" w:rsidRPr="007767C4" w:rsidRDefault="000D0A43" w:rsidP="003571D8">
      <w:pPr>
        <w:spacing w:before="120"/>
        <w:ind w:right="-64"/>
        <w:rPr>
          <w:rFonts w:ascii="Times New Roman" w:hAnsi="Times New Roman" w:cs="Times New Roman"/>
          <w:sz w:val="26"/>
          <w:szCs w:val="26"/>
          <w:lang w:val="pt-BR"/>
        </w:rPr>
      </w:pPr>
      <w:r w:rsidRPr="007767C4">
        <w:rPr>
          <w:rFonts w:ascii="Times New Roman" w:hAnsi="Times New Roman" w:cs="Times New Roman"/>
          <w:sz w:val="26"/>
          <w:szCs w:val="26"/>
          <w:lang w:val="pt-BR"/>
        </w:rPr>
        <w:t>+  Có kiến thức cơ sở, kiến thức ngành và chuyên ngành điện lạnh.</w:t>
      </w:r>
    </w:p>
    <w:p w:rsidR="000D0A43" w:rsidRPr="007767C4" w:rsidRDefault="000D0A43" w:rsidP="003571D8">
      <w:pPr>
        <w:spacing w:before="120"/>
        <w:ind w:right="-64"/>
        <w:rPr>
          <w:rFonts w:ascii="Times New Roman" w:hAnsi="Times New Roman" w:cs="Times New Roman"/>
          <w:sz w:val="26"/>
          <w:szCs w:val="26"/>
          <w:lang w:val="pt-BR"/>
        </w:rPr>
      </w:pPr>
      <w:r w:rsidRPr="007767C4">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D0A43" w:rsidRPr="007767C4" w:rsidRDefault="000D0A43" w:rsidP="003571D8">
      <w:pPr>
        <w:spacing w:before="120"/>
        <w:ind w:right="-64"/>
        <w:rPr>
          <w:rFonts w:ascii="Times New Roman" w:hAnsi="Times New Roman" w:cs="Times New Roman"/>
          <w:sz w:val="26"/>
          <w:szCs w:val="26"/>
          <w:lang w:val="pt-BR"/>
        </w:rPr>
      </w:pPr>
      <w:r w:rsidRPr="007767C4">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 Biết được chức năng và phạm vi sử dụng của các thiết bị trong từng lĩnh vực.</w:t>
      </w:r>
    </w:p>
    <w:p w:rsidR="000D0A43" w:rsidRPr="007767C4" w:rsidRDefault="000D0A43" w:rsidP="003571D8">
      <w:pPr>
        <w:spacing w:before="120"/>
        <w:ind w:right="-64"/>
        <w:rPr>
          <w:rFonts w:ascii="Times New Roman" w:hAnsi="Times New Roman" w:cs="Times New Roman"/>
          <w:sz w:val="26"/>
          <w:szCs w:val="26"/>
          <w:lang w:val="pt-BR"/>
        </w:rPr>
      </w:pPr>
      <w:r w:rsidRPr="007767C4">
        <w:rPr>
          <w:rFonts w:ascii="Times New Roman" w:hAnsi="Times New Roman" w:cs="Times New Roman"/>
          <w:sz w:val="26"/>
          <w:szCs w:val="26"/>
          <w:lang w:val="pt-BR"/>
        </w:rPr>
        <w:t>+ Có kiến thức về an toàn lao động trong công nghiệp.</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1.2. Mục tiêu cụ thể:</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 Tổ chức và điều hành được hoạt động của tổ, nhóm lắp đặt;</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 Vận hành, khai thác các thiết bị lạnh an toàn đúng kỹ thuật;</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 Sử dụng các trang bị bảo hộ an toàn đúng kỹ thuật, sơ cứu được nạn nhân khi xảy ra sự cố.</w:t>
      </w:r>
    </w:p>
    <w:p w:rsidR="000D0A43" w:rsidRPr="007767C4" w:rsidRDefault="000D0A43" w:rsidP="003571D8">
      <w:pPr>
        <w:spacing w:before="120" w:line="288" w:lineRule="auto"/>
        <w:jc w:val="both"/>
        <w:outlineLvl w:val="0"/>
        <w:rPr>
          <w:rFonts w:ascii="Times New Roman" w:hAnsi="Times New Roman" w:cs="Times New Roman"/>
          <w:sz w:val="26"/>
          <w:szCs w:val="26"/>
          <w:lang w:val="pt-BR"/>
        </w:rPr>
      </w:pPr>
      <w:r w:rsidRPr="007767C4">
        <w:rPr>
          <w:rFonts w:ascii="Times New Roman" w:hAnsi="Times New Roman" w:cs="Times New Roman"/>
          <w:sz w:val="26"/>
          <w:szCs w:val="26"/>
          <w:lang w:val="pt-BR"/>
        </w:rPr>
        <w:t>1.3. Vị trí việc làm sau khi tốt nghiệp:</w:t>
      </w:r>
    </w:p>
    <w:p w:rsidR="000D0A43" w:rsidRPr="007767C4" w:rsidRDefault="000D0A43" w:rsidP="003571D8">
      <w:pPr>
        <w:tabs>
          <w:tab w:val="num" w:pos="1260"/>
        </w:tabs>
        <w:spacing w:before="120" w:after="120"/>
        <w:ind w:right="-64"/>
        <w:rPr>
          <w:rFonts w:ascii="Times New Roman" w:hAnsi="Times New Roman" w:cs="Times New Roman"/>
          <w:sz w:val="26"/>
          <w:szCs w:val="26"/>
          <w:lang w:val="pt-BR"/>
        </w:rPr>
      </w:pPr>
      <w:r w:rsidRPr="007767C4">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D0A43" w:rsidRPr="007767C4" w:rsidRDefault="000D0A43" w:rsidP="003571D8">
      <w:pPr>
        <w:tabs>
          <w:tab w:val="num" w:pos="1260"/>
        </w:tabs>
        <w:spacing w:before="120" w:after="120"/>
        <w:ind w:right="-64"/>
        <w:rPr>
          <w:rFonts w:ascii="Times New Roman" w:hAnsi="Times New Roman" w:cs="Times New Roman"/>
          <w:sz w:val="26"/>
          <w:szCs w:val="26"/>
          <w:lang w:val="pt-BR"/>
        </w:rPr>
      </w:pPr>
      <w:r w:rsidRPr="007767C4">
        <w:rPr>
          <w:rFonts w:ascii="Times New Roman" w:hAnsi="Times New Roman" w:cs="Times New Roman"/>
          <w:sz w:val="26"/>
          <w:szCs w:val="26"/>
          <w:lang w:val="pt-BR"/>
        </w:rPr>
        <w:t>+ Vị trí công tác: Nhân viên kỹ thuật điện lạnh hoặc phụ trách điều hành trong doanh nghiệp.</w:t>
      </w:r>
    </w:p>
    <w:p w:rsidR="000D0A43" w:rsidRPr="007767C4" w:rsidRDefault="000D0A43" w:rsidP="002C1E39">
      <w:pPr>
        <w:spacing w:before="120" w:line="288" w:lineRule="auto"/>
        <w:jc w:val="both"/>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 xml:space="preserve">2. Khối lượng kiến thức và thời gian khóa học: </w:t>
      </w:r>
    </w:p>
    <w:p w:rsidR="000D0A43" w:rsidRPr="007767C4" w:rsidRDefault="000D0A43" w:rsidP="00D66927">
      <w:pPr>
        <w:pStyle w:val="BodyText"/>
        <w:spacing w:before="120" w:after="0" w:line="288" w:lineRule="auto"/>
        <w:ind w:firstLine="284"/>
        <w:jc w:val="both"/>
        <w:rPr>
          <w:rFonts w:ascii="Times New Roman" w:hAnsi="Times New Roman" w:cs="Times New Roman"/>
          <w:b/>
          <w:bCs/>
          <w:sz w:val="26"/>
          <w:szCs w:val="26"/>
          <w:lang w:val="pt-BR"/>
        </w:rPr>
      </w:pPr>
      <w:r w:rsidRPr="007767C4">
        <w:rPr>
          <w:rFonts w:ascii="Times New Roman" w:hAnsi="Times New Roman" w:cs="Times New Roman"/>
          <w:sz w:val="26"/>
          <w:szCs w:val="26"/>
          <w:lang w:val="pt-BR"/>
        </w:rPr>
        <w:t xml:space="preserve">- Số lượng học phần: </w:t>
      </w:r>
      <w:r w:rsidRPr="007767C4">
        <w:rPr>
          <w:rFonts w:ascii="Times New Roman" w:hAnsi="Times New Roman" w:cs="Times New Roman"/>
          <w:b/>
          <w:bCs/>
          <w:color w:val="FF0000"/>
          <w:sz w:val="26"/>
          <w:szCs w:val="26"/>
          <w:lang w:val="pt-BR"/>
        </w:rPr>
        <w:t xml:space="preserve"> 25</w:t>
      </w:r>
    </w:p>
    <w:p w:rsidR="000D0A43" w:rsidRPr="007767C4" w:rsidRDefault="000D0A43" w:rsidP="00D66927">
      <w:pPr>
        <w:pStyle w:val="BodyText"/>
        <w:spacing w:before="120" w:after="0" w:line="288" w:lineRule="auto"/>
        <w:ind w:firstLine="284"/>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Khối lượng kiến thức, kỹ năng toàn khóa học:</w:t>
      </w:r>
      <w:r w:rsidRPr="007767C4">
        <w:rPr>
          <w:rFonts w:ascii="Times New Roman" w:hAnsi="Times New Roman" w:cs="Times New Roman"/>
          <w:color w:val="FF0000"/>
          <w:sz w:val="26"/>
          <w:szCs w:val="26"/>
          <w:lang w:val="pt-BR"/>
        </w:rPr>
        <w:t xml:space="preserve"> </w:t>
      </w:r>
      <w:r w:rsidRPr="007767C4">
        <w:rPr>
          <w:rFonts w:ascii="Times New Roman" w:hAnsi="Times New Roman" w:cs="Times New Roman"/>
          <w:b/>
          <w:bCs/>
          <w:color w:val="FF0000"/>
          <w:sz w:val="26"/>
          <w:szCs w:val="26"/>
          <w:lang w:val="pt-BR"/>
        </w:rPr>
        <w:t>65</w:t>
      </w:r>
      <w:r w:rsidRPr="007767C4">
        <w:rPr>
          <w:rFonts w:ascii="Times New Roman" w:hAnsi="Times New Roman" w:cs="Times New Roman"/>
          <w:b/>
          <w:bCs/>
          <w:sz w:val="26"/>
          <w:szCs w:val="26"/>
          <w:lang w:val="pt-BR"/>
        </w:rPr>
        <w:t xml:space="preserve"> </w:t>
      </w:r>
      <w:r w:rsidRPr="007767C4">
        <w:rPr>
          <w:rFonts w:ascii="Times New Roman" w:hAnsi="Times New Roman" w:cs="Times New Roman"/>
          <w:sz w:val="26"/>
          <w:szCs w:val="26"/>
          <w:lang w:val="pt-BR"/>
        </w:rPr>
        <w:t>tín chỉ</w:t>
      </w:r>
    </w:p>
    <w:p w:rsidR="000D0A43" w:rsidRPr="007767C4" w:rsidRDefault="000D0A43" w:rsidP="00D66927">
      <w:pPr>
        <w:pStyle w:val="BodyText"/>
        <w:spacing w:before="120" w:after="0" w:line="288" w:lineRule="auto"/>
        <w:ind w:firstLine="284"/>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Khối lượng các học phần chung/ đại cương: </w:t>
      </w:r>
      <w:r w:rsidRPr="007767C4">
        <w:rPr>
          <w:rFonts w:ascii="Times New Roman" w:hAnsi="Times New Roman" w:cs="Times New Roman"/>
          <w:b/>
          <w:bCs/>
          <w:color w:val="FF0000"/>
          <w:sz w:val="26"/>
          <w:szCs w:val="26"/>
          <w:lang w:val="pt-BR"/>
        </w:rPr>
        <w:t>390</w:t>
      </w:r>
      <w:r w:rsidRPr="007767C4">
        <w:rPr>
          <w:rFonts w:ascii="Times New Roman" w:hAnsi="Times New Roman" w:cs="Times New Roman"/>
          <w:sz w:val="26"/>
          <w:szCs w:val="26"/>
          <w:lang w:val="pt-BR"/>
        </w:rPr>
        <w:t xml:space="preserve"> giờ</w:t>
      </w:r>
    </w:p>
    <w:p w:rsidR="000D0A43" w:rsidRPr="007767C4" w:rsidRDefault="000D0A43" w:rsidP="00D66927">
      <w:pPr>
        <w:pStyle w:val="BodyText"/>
        <w:spacing w:before="120" w:after="0" w:line="288" w:lineRule="auto"/>
        <w:ind w:firstLine="284"/>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Khối lượng các học phần chuyên môn: </w:t>
      </w:r>
      <w:r w:rsidRPr="007767C4">
        <w:rPr>
          <w:rFonts w:ascii="Times New Roman" w:hAnsi="Times New Roman" w:cs="Times New Roman"/>
          <w:b/>
          <w:bCs/>
          <w:color w:val="FF0000"/>
          <w:sz w:val="26"/>
          <w:szCs w:val="26"/>
          <w:lang w:val="pt-BR"/>
        </w:rPr>
        <w:t>1095</w:t>
      </w:r>
      <w:r w:rsidRPr="007767C4">
        <w:rPr>
          <w:rFonts w:ascii="Times New Roman" w:hAnsi="Times New Roman" w:cs="Times New Roman"/>
          <w:sz w:val="26"/>
          <w:szCs w:val="26"/>
          <w:lang w:val="pt-BR"/>
        </w:rPr>
        <w:t xml:space="preserve"> giờ</w:t>
      </w:r>
    </w:p>
    <w:p w:rsidR="000D0A43" w:rsidRPr="007767C4" w:rsidRDefault="000D0A43" w:rsidP="00D66927">
      <w:pPr>
        <w:pStyle w:val="BodyText"/>
        <w:spacing w:before="120" w:after="0" w:line="288" w:lineRule="auto"/>
        <w:ind w:firstLine="284"/>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Khối lượng lý thuyết: </w:t>
      </w:r>
      <w:r w:rsidRPr="007767C4">
        <w:rPr>
          <w:rFonts w:ascii="Times New Roman" w:hAnsi="Times New Roman" w:cs="Times New Roman"/>
          <w:b/>
          <w:bCs/>
          <w:color w:val="FF0000"/>
          <w:sz w:val="26"/>
          <w:szCs w:val="26"/>
          <w:lang w:val="pt-BR"/>
        </w:rPr>
        <w:t>540</w:t>
      </w:r>
      <w:r w:rsidRPr="007767C4">
        <w:rPr>
          <w:rFonts w:ascii="Times New Roman" w:hAnsi="Times New Roman" w:cs="Times New Roman"/>
          <w:sz w:val="26"/>
          <w:szCs w:val="26"/>
          <w:lang w:val="pt-BR"/>
        </w:rPr>
        <w:t xml:space="preserve"> giờ; Thực hành, thực tập, thí nghiệm: </w:t>
      </w:r>
      <w:r w:rsidRPr="007767C4">
        <w:rPr>
          <w:rFonts w:ascii="Times New Roman" w:hAnsi="Times New Roman" w:cs="Times New Roman"/>
          <w:b/>
          <w:bCs/>
          <w:color w:val="FF0000"/>
          <w:sz w:val="26"/>
          <w:szCs w:val="26"/>
          <w:lang w:val="pt-BR"/>
        </w:rPr>
        <w:t>945</w:t>
      </w:r>
      <w:r w:rsidRPr="007767C4">
        <w:rPr>
          <w:rFonts w:ascii="Times New Roman" w:hAnsi="Times New Roman" w:cs="Times New Roman"/>
          <w:b/>
          <w:bCs/>
          <w:sz w:val="26"/>
          <w:szCs w:val="26"/>
          <w:lang w:val="pt-BR"/>
        </w:rPr>
        <w:t xml:space="preserve"> </w:t>
      </w:r>
      <w:r w:rsidRPr="007767C4">
        <w:rPr>
          <w:rFonts w:ascii="Times New Roman" w:hAnsi="Times New Roman" w:cs="Times New Roman"/>
          <w:sz w:val="26"/>
          <w:szCs w:val="26"/>
          <w:lang w:val="pt-BR"/>
        </w:rPr>
        <w:t>giờ</w:t>
      </w:r>
    </w:p>
    <w:p w:rsidR="000D0A43" w:rsidRPr="007767C4" w:rsidRDefault="000D0A43" w:rsidP="00D66927">
      <w:pPr>
        <w:pStyle w:val="BodyText"/>
        <w:spacing w:before="120" w:after="0" w:line="288" w:lineRule="auto"/>
        <w:ind w:firstLine="284"/>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Thời gian khóa học: 2 năm</w:t>
      </w:r>
    </w:p>
    <w:p w:rsidR="000D0A43" w:rsidRPr="007767C4" w:rsidRDefault="000D0A43" w:rsidP="00D66927">
      <w:pPr>
        <w:spacing w:before="120" w:after="120" w:line="288" w:lineRule="auto"/>
        <w:jc w:val="both"/>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 xml:space="preserve">3. Nội dung chương trình: </w:t>
      </w:r>
    </w:p>
    <w:tbl>
      <w:tblPr>
        <w:tblW w:w="10224" w:type="dxa"/>
        <w:tblInd w:w="-106" w:type="dxa"/>
        <w:tblLook w:val="00A0"/>
      </w:tblPr>
      <w:tblGrid>
        <w:gridCol w:w="780"/>
        <w:gridCol w:w="3899"/>
        <w:gridCol w:w="992"/>
        <w:gridCol w:w="850"/>
        <w:gridCol w:w="924"/>
        <w:gridCol w:w="1929"/>
        <w:gridCol w:w="850"/>
      </w:tblGrid>
      <w:tr w:rsidR="000D0A43" w:rsidRPr="007767C4">
        <w:trPr>
          <w:trHeight w:val="340"/>
        </w:trPr>
        <w:tc>
          <w:tcPr>
            <w:tcW w:w="780" w:type="dxa"/>
            <w:vMerge w:val="restart"/>
            <w:tcBorders>
              <w:top w:val="single" w:sz="8" w:space="0" w:color="auto"/>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Mã</w:t>
            </w:r>
          </w:p>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Học phần</w:t>
            </w:r>
          </w:p>
        </w:tc>
        <w:tc>
          <w:tcPr>
            <w:tcW w:w="3899" w:type="dxa"/>
            <w:vMerge w:val="restart"/>
            <w:tcBorders>
              <w:top w:val="single" w:sz="8" w:space="0" w:color="auto"/>
              <w:left w:val="single" w:sz="8" w:space="0" w:color="auto"/>
              <w:bottom w:val="single" w:sz="8" w:space="0" w:color="000000"/>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Tên học phần</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Số tín chỉ</w:t>
            </w:r>
          </w:p>
        </w:tc>
        <w:tc>
          <w:tcPr>
            <w:tcW w:w="4553" w:type="dxa"/>
            <w:gridSpan w:val="4"/>
            <w:tcBorders>
              <w:top w:val="single" w:sz="8" w:space="0" w:color="auto"/>
              <w:left w:val="nil"/>
              <w:bottom w:val="single" w:sz="8" w:space="0" w:color="auto"/>
              <w:right w:val="single" w:sz="8" w:space="0" w:color="000000"/>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Thời gian học tập (giờ)</w:t>
            </w:r>
          </w:p>
        </w:tc>
      </w:tr>
      <w:tr w:rsidR="000D0A43" w:rsidRPr="007767C4">
        <w:trPr>
          <w:trHeight w:val="416"/>
        </w:trPr>
        <w:tc>
          <w:tcPr>
            <w:tcW w:w="0" w:type="auto"/>
            <w:vMerge/>
            <w:tcBorders>
              <w:top w:val="single" w:sz="8" w:space="0" w:color="auto"/>
              <w:left w:val="single" w:sz="8" w:space="0" w:color="auto"/>
              <w:bottom w:val="single" w:sz="8" w:space="0" w:color="auto"/>
              <w:right w:val="single" w:sz="8" w:space="0" w:color="auto"/>
            </w:tcBorders>
            <w:vAlign w:val="center"/>
          </w:tcPr>
          <w:p w:rsidR="000D0A43" w:rsidRPr="007767C4" w:rsidRDefault="000D0A43">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0D0A43" w:rsidRPr="007767C4" w:rsidRDefault="000D0A43">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0D0A43" w:rsidRPr="007767C4" w:rsidRDefault="000D0A43">
            <w:pPr>
              <w:rPr>
                <w:rFonts w:ascii="Times New Roman" w:hAnsi="Times New Roman" w:cs="Times New Roman"/>
                <w:b/>
                <w:bCs/>
                <w:sz w:val="26"/>
                <w:szCs w:val="26"/>
              </w:rPr>
            </w:pPr>
          </w:p>
        </w:tc>
        <w:tc>
          <w:tcPr>
            <w:tcW w:w="850" w:type="dxa"/>
            <w:vMerge w:val="restart"/>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Tổng</w:t>
            </w:r>
          </w:p>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số</w:t>
            </w:r>
          </w:p>
        </w:tc>
        <w:tc>
          <w:tcPr>
            <w:tcW w:w="3703" w:type="dxa"/>
            <w:gridSpan w:val="3"/>
            <w:tcBorders>
              <w:top w:val="single" w:sz="8" w:space="0" w:color="auto"/>
              <w:left w:val="nil"/>
              <w:bottom w:val="single" w:sz="8" w:space="0" w:color="auto"/>
              <w:right w:val="single" w:sz="8" w:space="0" w:color="000000"/>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Trong đó</w:t>
            </w:r>
          </w:p>
        </w:tc>
      </w:tr>
      <w:tr w:rsidR="000D0A43" w:rsidRPr="007767C4">
        <w:trPr>
          <w:trHeight w:val="992"/>
        </w:trPr>
        <w:tc>
          <w:tcPr>
            <w:tcW w:w="0" w:type="auto"/>
            <w:vMerge/>
            <w:tcBorders>
              <w:top w:val="single" w:sz="8" w:space="0" w:color="auto"/>
              <w:left w:val="single" w:sz="8" w:space="0" w:color="auto"/>
              <w:bottom w:val="single" w:sz="8" w:space="0" w:color="auto"/>
              <w:right w:val="single" w:sz="8" w:space="0" w:color="auto"/>
            </w:tcBorders>
            <w:vAlign w:val="center"/>
          </w:tcPr>
          <w:p w:rsidR="000D0A43" w:rsidRPr="007767C4" w:rsidRDefault="000D0A43">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0D0A43" w:rsidRPr="007767C4" w:rsidRDefault="000D0A43">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0D0A43" w:rsidRPr="007767C4" w:rsidRDefault="000D0A43">
            <w:pPr>
              <w:rPr>
                <w:rFonts w:ascii="Times New Roman" w:hAnsi="Times New Roman" w:cs="Times New Roman"/>
                <w:b/>
                <w:bCs/>
                <w:sz w:val="26"/>
                <w:szCs w:val="26"/>
              </w:rPr>
            </w:pPr>
          </w:p>
        </w:tc>
        <w:tc>
          <w:tcPr>
            <w:tcW w:w="0" w:type="auto"/>
            <w:vMerge/>
            <w:tcBorders>
              <w:top w:val="nil"/>
              <w:left w:val="nil"/>
              <w:bottom w:val="single" w:sz="8" w:space="0" w:color="auto"/>
              <w:right w:val="single" w:sz="8" w:space="0" w:color="auto"/>
            </w:tcBorders>
            <w:vAlign w:val="center"/>
          </w:tcPr>
          <w:p w:rsidR="000D0A43" w:rsidRPr="007767C4" w:rsidRDefault="000D0A43">
            <w:pPr>
              <w:rPr>
                <w:rFonts w:ascii="Times New Roman" w:hAnsi="Times New Roman" w:cs="Times New Roman"/>
                <w:b/>
                <w:bCs/>
                <w:sz w:val="26"/>
                <w:szCs w:val="26"/>
              </w:rPr>
            </w:pPr>
          </w:p>
        </w:tc>
        <w:tc>
          <w:tcPr>
            <w:tcW w:w="924" w:type="dxa"/>
            <w:tcBorders>
              <w:top w:val="nil"/>
              <w:left w:val="single" w:sz="8" w:space="0" w:color="auto"/>
              <w:bottom w:val="single" w:sz="8" w:space="0" w:color="000000"/>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Lý thuyết</w:t>
            </w:r>
          </w:p>
        </w:tc>
        <w:tc>
          <w:tcPr>
            <w:tcW w:w="1929" w:type="dxa"/>
            <w:tcBorders>
              <w:top w:val="nil"/>
              <w:left w:val="single" w:sz="8" w:space="0" w:color="auto"/>
              <w:bottom w:val="single" w:sz="8" w:space="0" w:color="000000"/>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Thực hành/ thực tập/ thí nghiệm/ bài tập/ thảo luận</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Kiểm</w:t>
            </w:r>
          </w:p>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tra</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I</w:t>
            </w:r>
          </w:p>
        </w:tc>
        <w:tc>
          <w:tcPr>
            <w:tcW w:w="3899" w:type="dxa"/>
            <w:tcBorders>
              <w:top w:val="nil"/>
              <w:left w:val="nil"/>
              <w:bottom w:val="single" w:sz="8" w:space="0" w:color="auto"/>
              <w:right w:val="single" w:sz="8" w:space="0" w:color="auto"/>
            </w:tcBorders>
            <w:noWrap/>
            <w:vAlign w:val="center"/>
          </w:tcPr>
          <w:p w:rsidR="000D0A43" w:rsidRPr="007767C4" w:rsidRDefault="000D0A43">
            <w:pPr>
              <w:spacing w:line="256" w:lineRule="auto"/>
              <w:rPr>
                <w:rFonts w:ascii="Times New Roman" w:hAnsi="Times New Roman" w:cs="Times New Roman"/>
                <w:b/>
                <w:bCs/>
                <w:sz w:val="26"/>
                <w:szCs w:val="26"/>
              </w:rPr>
            </w:pPr>
            <w:r w:rsidRPr="007767C4">
              <w:rPr>
                <w:rFonts w:ascii="Times New Roman" w:hAnsi="Times New Roman" w:cs="Times New Roman"/>
                <w:b/>
                <w:bCs/>
                <w:i/>
                <w:iCs/>
                <w:sz w:val="26"/>
                <w:szCs w:val="26"/>
              </w:rPr>
              <w:t>Các học phần chung/ đại cương</w:t>
            </w:r>
          </w:p>
        </w:tc>
        <w:tc>
          <w:tcPr>
            <w:tcW w:w="992" w:type="dxa"/>
            <w:tcBorders>
              <w:top w:val="nil"/>
              <w:left w:val="nil"/>
              <w:bottom w:val="single" w:sz="8" w:space="0" w:color="auto"/>
              <w:right w:val="single" w:sz="8" w:space="0" w:color="auto"/>
            </w:tcBorders>
            <w:noWrap/>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20</w:t>
            </w:r>
          </w:p>
        </w:tc>
        <w:tc>
          <w:tcPr>
            <w:tcW w:w="850" w:type="dxa"/>
            <w:tcBorders>
              <w:top w:val="nil"/>
              <w:left w:val="nil"/>
              <w:bottom w:val="single" w:sz="8" w:space="0" w:color="auto"/>
              <w:right w:val="single" w:sz="8" w:space="0" w:color="auto"/>
            </w:tcBorders>
            <w:noWrap/>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color w:val="FF0000"/>
                <w:sz w:val="26"/>
                <w:szCs w:val="26"/>
              </w:rPr>
              <w:t>390</w:t>
            </w:r>
          </w:p>
        </w:tc>
        <w:tc>
          <w:tcPr>
            <w:tcW w:w="924" w:type="dxa"/>
            <w:tcBorders>
              <w:top w:val="nil"/>
              <w:left w:val="nil"/>
              <w:bottom w:val="single" w:sz="8" w:space="0" w:color="auto"/>
              <w:right w:val="single" w:sz="8" w:space="0" w:color="auto"/>
            </w:tcBorders>
            <w:noWrap/>
            <w:vAlign w:val="center"/>
          </w:tcPr>
          <w:p w:rsidR="000D0A43" w:rsidRPr="007767C4" w:rsidRDefault="000D0A43">
            <w:pPr>
              <w:spacing w:line="256" w:lineRule="auto"/>
              <w:jc w:val="center"/>
              <w:rPr>
                <w:rFonts w:ascii="Times New Roman" w:hAnsi="Times New Roman" w:cs="Times New Roman"/>
                <w:b/>
                <w:bCs/>
                <w:i/>
                <w:iCs/>
                <w:color w:val="FF0000"/>
                <w:sz w:val="26"/>
                <w:szCs w:val="26"/>
              </w:rPr>
            </w:pPr>
            <w:r w:rsidRPr="007767C4">
              <w:rPr>
                <w:rFonts w:ascii="Times New Roman" w:hAnsi="Times New Roman" w:cs="Times New Roman"/>
                <w:b/>
                <w:bCs/>
                <w:i/>
                <w:iCs/>
                <w:color w:val="FF0000"/>
                <w:sz w:val="26"/>
                <w:szCs w:val="26"/>
              </w:rPr>
              <w:t>199</w:t>
            </w:r>
          </w:p>
        </w:tc>
        <w:tc>
          <w:tcPr>
            <w:tcW w:w="1929" w:type="dxa"/>
            <w:tcBorders>
              <w:top w:val="nil"/>
              <w:left w:val="nil"/>
              <w:bottom w:val="single" w:sz="8" w:space="0" w:color="auto"/>
              <w:right w:val="single" w:sz="8" w:space="0" w:color="auto"/>
            </w:tcBorders>
            <w:noWrap/>
            <w:vAlign w:val="center"/>
          </w:tcPr>
          <w:p w:rsidR="000D0A43" w:rsidRPr="007767C4" w:rsidRDefault="000D0A43">
            <w:pPr>
              <w:spacing w:line="256" w:lineRule="auto"/>
              <w:jc w:val="center"/>
              <w:rPr>
                <w:rFonts w:ascii="Times New Roman" w:hAnsi="Times New Roman" w:cs="Times New Roman"/>
                <w:b/>
                <w:bCs/>
                <w:i/>
                <w:iCs/>
                <w:color w:val="FF0000"/>
                <w:sz w:val="26"/>
                <w:szCs w:val="26"/>
              </w:rPr>
            </w:pPr>
            <w:r w:rsidRPr="007767C4">
              <w:rPr>
                <w:rFonts w:ascii="Times New Roman" w:hAnsi="Times New Roman" w:cs="Times New Roman"/>
                <w:b/>
                <w:bCs/>
                <w:i/>
                <w:iCs/>
                <w:color w:val="FF0000"/>
                <w:sz w:val="26"/>
                <w:szCs w:val="26"/>
              </w:rPr>
              <w:t>180</w:t>
            </w:r>
          </w:p>
        </w:tc>
        <w:tc>
          <w:tcPr>
            <w:tcW w:w="850" w:type="dxa"/>
            <w:tcBorders>
              <w:top w:val="nil"/>
              <w:left w:val="nil"/>
              <w:bottom w:val="single" w:sz="8" w:space="0" w:color="auto"/>
              <w:right w:val="single" w:sz="8" w:space="0" w:color="auto"/>
            </w:tcBorders>
            <w:noWrap/>
            <w:vAlign w:val="center"/>
          </w:tcPr>
          <w:p w:rsidR="000D0A43" w:rsidRPr="007767C4" w:rsidRDefault="000D0A43">
            <w:pPr>
              <w:spacing w:line="256" w:lineRule="auto"/>
              <w:jc w:val="center"/>
              <w:rPr>
                <w:rFonts w:ascii="Times New Roman" w:hAnsi="Times New Roman" w:cs="Times New Roman"/>
                <w:b/>
                <w:bCs/>
                <w:i/>
                <w:iCs/>
                <w:color w:val="FF0000"/>
                <w:sz w:val="26"/>
                <w:szCs w:val="26"/>
              </w:rPr>
            </w:pPr>
            <w:r w:rsidRPr="007767C4">
              <w:rPr>
                <w:rFonts w:ascii="Times New Roman" w:hAnsi="Times New Roman" w:cs="Times New Roman"/>
                <w:b/>
                <w:bCs/>
                <w:i/>
                <w:iCs/>
                <w:color w:val="FF0000"/>
                <w:sz w:val="26"/>
                <w:szCs w:val="26"/>
              </w:rPr>
              <w:t>11</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01</w:t>
            </w:r>
          </w:p>
        </w:tc>
        <w:tc>
          <w:tcPr>
            <w:tcW w:w="3899" w:type="dxa"/>
            <w:tcBorders>
              <w:top w:val="nil"/>
              <w:left w:val="nil"/>
              <w:bottom w:val="single" w:sz="8" w:space="0" w:color="auto"/>
              <w:right w:val="single" w:sz="8" w:space="0" w:color="auto"/>
            </w:tcBorders>
            <w:vAlign w:val="bottom"/>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Chính trị</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02</w:t>
            </w:r>
          </w:p>
        </w:tc>
        <w:tc>
          <w:tcPr>
            <w:tcW w:w="3899" w:type="dxa"/>
            <w:tcBorders>
              <w:top w:val="nil"/>
              <w:left w:val="nil"/>
              <w:bottom w:val="single" w:sz="8" w:space="0" w:color="auto"/>
              <w:right w:val="single" w:sz="8" w:space="0" w:color="auto"/>
            </w:tcBorders>
            <w:vAlign w:val="bottom"/>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Pháp luật</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14</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03</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Giáo dục thể chất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30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30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04</w:t>
            </w:r>
          </w:p>
        </w:tc>
        <w:tc>
          <w:tcPr>
            <w:tcW w:w="3899" w:type="dxa"/>
            <w:tcBorders>
              <w:top w:val="nil"/>
              <w:left w:val="nil"/>
              <w:bottom w:val="single" w:sz="8" w:space="0" w:color="auto"/>
              <w:right w:val="single" w:sz="8" w:space="0" w:color="auto"/>
            </w:tcBorders>
            <w:vAlign w:val="bottom"/>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Giáo dục Quốc phòng - An ninh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5</w:t>
            </w:r>
            <w:r w:rsidRPr="007767C4">
              <w:rPr>
                <w:rFonts w:ascii="Times New Roman" w:hAnsi="Times New Roman" w:cs="Times New Roman"/>
                <w:i/>
                <w:iCs/>
                <w:sz w:val="26"/>
                <w:szCs w:val="26"/>
              </w:rPr>
              <w:t>(2/3)</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120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28</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90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05</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Tin học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4(2,2)</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bookmarkStart w:id="0" w:name="RANGE_D11"/>
            <w:r w:rsidRPr="007767C4">
              <w:rPr>
                <w:rFonts w:ascii="Times New Roman" w:hAnsi="Times New Roman" w:cs="Times New Roman"/>
                <w:sz w:val="26"/>
                <w:szCs w:val="26"/>
              </w:rPr>
              <w:t>90</w:t>
            </w:r>
            <w:bookmarkEnd w:id="0"/>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28</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60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06</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Ngoại ngữ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58</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07</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Kỹ năng mềm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43</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II</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b/>
                <w:bCs/>
                <w:i/>
                <w:iCs/>
                <w:sz w:val="26"/>
                <w:szCs w:val="26"/>
              </w:rPr>
            </w:pPr>
            <w:r w:rsidRPr="007767C4">
              <w:rPr>
                <w:rFonts w:ascii="Times New Roman" w:hAnsi="Times New Roman" w:cs="Times New Roman"/>
                <w:b/>
                <w:bCs/>
                <w:i/>
                <w:iCs/>
                <w:sz w:val="26"/>
                <w:szCs w:val="26"/>
              </w:rPr>
              <w:t>Các học phần chuyên môn ngành, nghề</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45</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color w:val="FF0000"/>
                <w:sz w:val="26"/>
                <w:szCs w:val="26"/>
              </w:rPr>
              <w:t>1095</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color w:val="FF0000"/>
                <w:sz w:val="26"/>
                <w:szCs w:val="26"/>
              </w:rPr>
              <w:t>312</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sz w:val="26"/>
                <w:szCs w:val="26"/>
              </w:rPr>
              <w:t>765</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color w:val="FF0000"/>
                <w:sz w:val="26"/>
                <w:szCs w:val="26"/>
              </w:rPr>
              <w:t>18</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II.1</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b/>
                <w:bCs/>
                <w:sz w:val="26"/>
                <w:szCs w:val="26"/>
              </w:rPr>
            </w:pPr>
            <w:r w:rsidRPr="007767C4">
              <w:rPr>
                <w:rFonts w:ascii="Times New Roman" w:hAnsi="Times New Roman" w:cs="Times New Roman"/>
                <w:i/>
                <w:iCs/>
                <w:sz w:val="26"/>
                <w:szCs w:val="26"/>
              </w:rPr>
              <w:t>Học phần cơ sở</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16</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color w:val="FF0000"/>
                <w:sz w:val="26"/>
                <w:szCs w:val="26"/>
              </w:rPr>
              <w:t>240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color w:val="FF0000"/>
                <w:sz w:val="26"/>
                <w:szCs w:val="26"/>
              </w:rPr>
              <w:t>228</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12</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08</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 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09</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Nhiệt động lực học kỹ thuật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 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nil"/>
              <w:left w:val="single" w:sz="8" w:space="0" w:color="auto"/>
              <w:bottom w:val="single" w:sz="4"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10</w:t>
            </w:r>
          </w:p>
        </w:tc>
        <w:tc>
          <w:tcPr>
            <w:tcW w:w="3899" w:type="dxa"/>
            <w:tcBorders>
              <w:top w:val="nil"/>
              <w:left w:val="nil"/>
              <w:bottom w:val="single" w:sz="4"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Cơ sở kỹ thuật điện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43</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 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11</w:t>
            </w:r>
          </w:p>
        </w:tc>
        <w:tc>
          <w:tcPr>
            <w:tcW w:w="389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Bơm , Quạt , Máy nén </w:t>
            </w:r>
          </w:p>
        </w:tc>
        <w:tc>
          <w:tcPr>
            <w:tcW w:w="992" w:type="dxa"/>
            <w:tcBorders>
              <w:top w:val="nil"/>
              <w:left w:val="single" w:sz="4"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43</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 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12</w:t>
            </w:r>
          </w:p>
        </w:tc>
        <w:tc>
          <w:tcPr>
            <w:tcW w:w="3899" w:type="dxa"/>
            <w:tcBorders>
              <w:top w:val="single" w:sz="4" w:space="0" w:color="auto"/>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Anh văn chuyên ngành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 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13</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Kỹ thuật lạnh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 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II.2</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b/>
                <w:bCs/>
                <w:sz w:val="26"/>
                <w:szCs w:val="26"/>
              </w:rPr>
            </w:pPr>
            <w:r w:rsidRPr="007767C4">
              <w:rPr>
                <w:rFonts w:ascii="Times New Roman" w:hAnsi="Times New Roman" w:cs="Times New Roman"/>
                <w:i/>
                <w:iCs/>
                <w:sz w:val="26"/>
                <w:szCs w:val="26"/>
              </w:rPr>
              <w:t>Học phần chuyên môn ngành, nghề</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25</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765</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56</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705</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4</w:t>
            </w:r>
          </w:p>
        </w:tc>
      </w:tr>
      <w:tr w:rsidR="000D0A43" w:rsidRPr="007767C4">
        <w:trPr>
          <w:trHeight w:val="510"/>
        </w:trPr>
        <w:tc>
          <w:tcPr>
            <w:tcW w:w="780" w:type="dxa"/>
            <w:tcBorders>
              <w:top w:val="nil"/>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14</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Kỹ thuật điều hòa không khí </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nil"/>
              <w:left w:val="single" w:sz="8" w:space="0" w:color="auto"/>
              <w:bottom w:val="single" w:sz="4"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15</w:t>
            </w:r>
          </w:p>
        </w:tc>
        <w:tc>
          <w:tcPr>
            <w:tcW w:w="3899" w:type="dxa"/>
            <w:tcBorders>
              <w:top w:val="nil"/>
              <w:left w:val="nil"/>
              <w:bottom w:val="single" w:sz="4"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Trang bị điện hệ thống lạnh </w:t>
            </w:r>
          </w:p>
        </w:tc>
        <w:tc>
          <w:tcPr>
            <w:tcW w:w="992" w:type="dxa"/>
            <w:tcBorders>
              <w:top w:val="nil"/>
              <w:left w:val="nil"/>
              <w:bottom w:val="single" w:sz="4"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nil"/>
              <w:left w:val="nil"/>
              <w:bottom w:val="single" w:sz="4"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24" w:type="dxa"/>
            <w:tcBorders>
              <w:top w:val="nil"/>
              <w:left w:val="nil"/>
              <w:bottom w:val="single" w:sz="4"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28</w:t>
            </w:r>
          </w:p>
        </w:tc>
        <w:tc>
          <w:tcPr>
            <w:tcW w:w="1929" w:type="dxa"/>
            <w:tcBorders>
              <w:top w:val="nil"/>
              <w:left w:val="nil"/>
              <w:bottom w:val="single" w:sz="4"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850" w:type="dxa"/>
            <w:tcBorders>
              <w:top w:val="nil"/>
              <w:left w:val="nil"/>
              <w:bottom w:val="single" w:sz="4"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16</w:t>
            </w:r>
          </w:p>
        </w:tc>
        <w:tc>
          <w:tcPr>
            <w:tcW w:w="389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Thực tập Gò – Hàn</w:t>
            </w:r>
          </w:p>
        </w:tc>
        <w:tc>
          <w:tcPr>
            <w:tcW w:w="992"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17</w:t>
            </w:r>
          </w:p>
        </w:tc>
        <w:tc>
          <w:tcPr>
            <w:tcW w:w="389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Lạnh cơ bản </w:t>
            </w:r>
          </w:p>
        </w:tc>
        <w:tc>
          <w:tcPr>
            <w:tcW w:w="992"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18</w:t>
            </w:r>
          </w:p>
        </w:tc>
        <w:tc>
          <w:tcPr>
            <w:tcW w:w="389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Hệ thống máy lạnh dân dụng và thương nghiệp</w:t>
            </w:r>
          </w:p>
        </w:tc>
        <w:tc>
          <w:tcPr>
            <w:tcW w:w="992"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19</w:t>
            </w:r>
          </w:p>
        </w:tc>
        <w:tc>
          <w:tcPr>
            <w:tcW w:w="389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Hệ thống điều hoà không khí cục bộ</w:t>
            </w:r>
          </w:p>
        </w:tc>
        <w:tc>
          <w:tcPr>
            <w:tcW w:w="992"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20</w:t>
            </w:r>
          </w:p>
        </w:tc>
        <w:tc>
          <w:tcPr>
            <w:tcW w:w="389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xml:space="preserve">Hệ thống lạnh công nghiệp </w:t>
            </w:r>
          </w:p>
        </w:tc>
        <w:tc>
          <w:tcPr>
            <w:tcW w:w="992"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21</w:t>
            </w:r>
          </w:p>
        </w:tc>
        <w:tc>
          <w:tcPr>
            <w:tcW w:w="389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Thực tập Trang bị điện hệ thống Nhiệt lạnh</w:t>
            </w:r>
          </w:p>
        </w:tc>
        <w:tc>
          <w:tcPr>
            <w:tcW w:w="992"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22</w:t>
            </w:r>
          </w:p>
        </w:tc>
        <w:tc>
          <w:tcPr>
            <w:tcW w:w="389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Đồ án 1</w:t>
            </w:r>
          </w:p>
        </w:tc>
        <w:tc>
          <w:tcPr>
            <w:tcW w:w="992"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23</w:t>
            </w:r>
          </w:p>
        </w:tc>
        <w:tc>
          <w:tcPr>
            <w:tcW w:w="389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Thực tập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270</w:t>
            </w:r>
          </w:p>
        </w:tc>
        <w:tc>
          <w:tcPr>
            <w:tcW w:w="850"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i/>
                <w:iCs/>
                <w:sz w:val="26"/>
                <w:szCs w:val="26"/>
              </w:rPr>
            </w:pPr>
            <w:r w:rsidRPr="007767C4">
              <w:rPr>
                <w:rFonts w:ascii="Times New Roman" w:hAnsi="Times New Roman" w:cs="Times New Roman"/>
                <w:i/>
                <w:iCs/>
                <w:sz w:val="26"/>
                <w:szCs w:val="26"/>
              </w:rPr>
              <w:t>II.3</w:t>
            </w:r>
          </w:p>
        </w:tc>
        <w:tc>
          <w:tcPr>
            <w:tcW w:w="3899" w:type="dxa"/>
            <w:tcBorders>
              <w:top w:val="single" w:sz="4" w:space="0" w:color="auto"/>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i/>
                <w:iCs/>
                <w:sz w:val="26"/>
                <w:szCs w:val="26"/>
              </w:rPr>
            </w:pPr>
            <w:r w:rsidRPr="007767C4">
              <w:rPr>
                <w:rFonts w:ascii="Times New Roman" w:hAnsi="Times New Roman" w:cs="Times New Roman"/>
                <w:i/>
                <w:iCs/>
                <w:sz w:val="26"/>
                <w:szCs w:val="26"/>
              </w:rPr>
              <w:t>Học phần tự chọn</w:t>
            </w:r>
          </w:p>
        </w:tc>
        <w:tc>
          <w:tcPr>
            <w:tcW w:w="992" w:type="dxa"/>
            <w:tcBorders>
              <w:top w:val="single" w:sz="4" w:space="0" w:color="auto"/>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4</w:t>
            </w:r>
          </w:p>
        </w:tc>
        <w:tc>
          <w:tcPr>
            <w:tcW w:w="850" w:type="dxa"/>
            <w:tcBorders>
              <w:top w:val="single" w:sz="4" w:space="0" w:color="auto"/>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90</w:t>
            </w:r>
          </w:p>
        </w:tc>
        <w:tc>
          <w:tcPr>
            <w:tcW w:w="924" w:type="dxa"/>
            <w:tcBorders>
              <w:top w:val="single" w:sz="4" w:space="0" w:color="auto"/>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28</w:t>
            </w:r>
          </w:p>
        </w:tc>
        <w:tc>
          <w:tcPr>
            <w:tcW w:w="1929" w:type="dxa"/>
            <w:tcBorders>
              <w:top w:val="single" w:sz="4" w:space="0" w:color="auto"/>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60</w:t>
            </w:r>
          </w:p>
        </w:tc>
        <w:tc>
          <w:tcPr>
            <w:tcW w:w="850" w:type="dxa"/>
            <w:tcBorders>
              <w:top w:val="single" w:sz="4" w:space="0" w:color="auto"/>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i/>
                <w:iCs/>
                <w:sz w:val="26"/>
                <w:szCs w:val="26"/>
              </w:rPr>
            </w:pPr>
            <w:r w:rsidRPr="007767C4">
              <w:rPr>
                <w:rFonts w:ascii="Times New Roman" w:hAnsi="Times New Roman" w:cs="Times New Roman"/>
                <w:b/>
                <w:bCs/>
                <w:i/>
                <w:iCs/>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24</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Thực tập điều khiển tự động HTL</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0</w:t>
            </w:r>
            <w:r w:rsidRPr="007767C4">
              <w:rPr>
                <w:rFonts w:ascii="Times New Roman" w:hAnsi="Times New Roman" w:cs="Times New Roman"/>
                <w:sz w:val="26"/>
                <w:szCs w:val="26"/>
              </w:rPr>
              <w:t> </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60</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color w:val="FF0000"/>
                <w:sz w:val="26"/>
                <w:szCs w:val="26"/>
              </w:rPr>
            </w:pPr>
            <w:r w:rsidRPr="007767C4">
              <w:rPr>
                <w:rFonts w:ascii="Times New Roman" w:hAnsi="Times New Roman" w:cs="Times New Roman"/>
                <w:color w:val="FF0000"/>
                <w:sz w:val="26"/>
                <w:szCs w:val="26"/>
              </w:rPr>
              <w:t>0</w:t>
            </w:r>
          </w:p>
        </w:tc>
      </w:tr>
      <w:tr w:rsidR="000D0A43" w:rsidRPr="007767C4">
        <w:trPr>
          <w:trHeight w:val="510"/>
        </w:trPr>
        <w:tc>
          <w:tcPr>
            <w:tcW w:w="780" w:type="dxa"/>
            <w:tcBorders>
              <w:top w:val="nil"/>
              <w:left w:val="single" w:sz="8" w:space="0" w:color="auto"/>
              <w:bottom w:val="single" w:sz="8" w:space="0" w:color="auto"/>
              <w:right w:val="single" w:sz="8" w:space="0" w:color="auto"/>
            </w:tcBorders>
            <w:noWrap/>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25</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Autocad</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color w:val="FF0000"/>
                <w:sz w:val="26"/>
                <w:szCs w:val="26"/>
              </w:rPr>
              <w:t>0</w:t>
            </w:r>
            <w:r w:rsidRPr="007767C4">
              <w:rPr>
                <w:rFonts w:ascii="Times New Roman" w:hAnsi="Times New Roman" w:cs="Times New Roman"/>
                <w:sz w:val="26"/>
                <w:szCs w:val="26"/>
              </w:rPr>
              <w:t> </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sz w:val="26"/>
                <w:szCs w:val="26"/>
              </w:rPr>
            </w:pPr>
            <w:r w:rsidRPr="007767C4">
              <w:rPr>
                <w:rFonts w:ascii="Times New Roman" w:hAnsi="Times New Roman" w:cs="Times New Roman"/>
                <w:sz w:val="26"/>
                <w:szCs w:val="26"/>
              </w:rPr>
              <w:t>2</w:t>
            </w:r>
          </w:p>
        </w:tc>
      </w:tr>
      <w:tr w:rsidR="000D0A43" w:rsidRPr="007767C4">
        <w:trPr>
          <w:trHeight w:val="510"/>
        </w:trPr>
        <w:tc>
          <w:tcPr>
            <w:tcW w:w="780" w:type="dxa"/>
            <w:tcBorders>
              <w:top w:val="nil"/>
              <w:left w:val="single" w:sz="8" w:space="0" w:color="auto"/>
              <w:bottom w:val="single" w:sz="8" w:space="0" w:color="auto"/>
              <w:right w:val="single" w:sz="8" w:space="0" w:color="auto"/>
            </w:tcBorders>
            <w:noWrap/>
            <w:vAlign w:val="bottom"/>
          </w:tcPr>
          <w:p w:rsidR="000D0A43" w:rsidRPr="007767C4" w:rsidRDefault="000D0A43">
            <w:pPr>
              <w:spacing w:line="256" w:lineRule="auto"/>
              <w:rPr>
                <w:rFonts w:ascii="Times New Roman" w:hAnsi="Times New Roman" w:cs="Times New Roman"/>
                <w:sz w:val="26"/>
                <w:szCs w:val="26"/>
              </w:rPr>
            </w:pPr>
            <w:r w:rsidRPr="007767C4">
              <w:rPr>
                <w:rFonts w:ascii="Times New Roman" w:hAnsi="Times New Roman" w:cs="Times New Roman"/>
                <w:sz w:val="26"/>
                <w:szCs w:val="26"/>
              </w:rPr>
              <w:t> </w:t>
            </w:r>
          </w:p>
        </w:tc>
        <w:tc>
          <w:tcPr>
            <w:tcW w:w="3899" w:type="dxa"/>
            <w:tcBorders>
              <w:top w:val="nil"/>
              <w:left w:val="nil"/>
              <w:bottom w:val="single" w:sz="8" w:space="0" w:color="auto"/>
              <w:right w:val="single" w:sz="8" w:space="0" w:color="auto"/>
            </w:tcBorders>
            <w:vAlign w:val="center"/>
          </w:tcPr>
          <w:p w:rsidR="000D0A43" w:rsidRPr="007767C4" w:rsidRDefault="000D0A43">
            <w:pPr>
              <w:spacing w:line="256" w:lineRule="auto"/>
              <w:rPr>
                <w:rFonts w:ascii="Times New Roman" w:hAnsi="Times New Roman" w:cs="Times New Roman"/>
                <w:b/>
                <w:bCs/>
                <w:sz w:val="26"/>
                <w:szCs w:val="26"/>
              </w:rPr>
            </w:pPr>
            <w:r w:rsidRPr="007767C4">
              <w:rPr>
                <w:rFonts w:ascii="Times New Roman" w:hAnsi="Times New Roman" w:cs="Times New Roman"/>
                <w:b/>
                <w:bCs/>
                <w:sz w:val="26"/>
                <w:szCs w:val="26"/>
              </w:rPr>
              <w:t>Tổng cộng</w:t>
            </w:r>
          </w:p>
        </w:tc>
        <w:tc>
          <w:tcPr>
            <w:tcW w:w="992"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color w:val="FF0000"/>
                <w:sz w:val="26"/>
                <w:szCs w:val="26"/>
              </w:rPr>
              <w:t>65</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color w:val="FF0000"/>
                <w:sz w:val="26"/>
                <w:szCs w:val="26"/>
              </w:rPr>
              <w:t>1485</w:t>
            </w:r>
          </w:p>
        </w:tc>
        <w:tc>
          <w:tcPr>
            <w:tcW w:w="924"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color w:val="FF0000"/>
                <w:sz w:val="26"/>
                <w:szCs w:val="26"/>
              </w:rPr>
              <w:t>511</w:t>
            </w:r>
          </w:p>
        </w:tc>
        <w:tc>
          <w:tcPr>
            <w:tcW w:w="1929"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color w:val="FF0000"/>
                <w:sz w:val="26"/>
                <w:szCs w:val="26"/>
              </w:rPr>
              <w:t>945</w:t>
            </w:r>
          </w:p>
        </w:tc>
        <w:tc>
          <w:tcPr>
            <w:tcW w:w="850" w:type="dxa"/>
            <w:tcBorders>
              <w:top w:val="nil"/>
              <w:left w:val="nil"/>
              <w:bottom w:val="single" w:sz="8" w:space="0" w:color="auto"/>
              <w:right w:val="single" w:sz="8" w:space="0" w:color="auto"/>
            </w:tcBorders>
            <w:vAlign w:val="center"/>
          </w:tcPr>
          <w:p w:rsidR="000D0A43" w:rsidRPr="007767C4" w:rsidRDefault="000D0A43">
            <w:pPr>
              <w:spacing w:line="256" w:lineRule="auto"/>
              <w:jc w:val="center"/>
              <w:rPr>
                <w:rFonts w:ascii="Times New Roman" w:hAnsi="Times New Roman" w:cs="Times New Roman"/>
                <w:b/>
                <w:bCs/>
                <w:sz w:val="26"/>
                <w:szCs w:val="26"/>
              </w:rPr>
            </w:pPr>
            <w:r w:rsidRPr="007767C4">
              <w:rPr>
                <w:rFonts w:ascii="Times New Roman" w:hAnsi="Times New Roman" w:cs="Times New Roman"/>
                <w:b/>
                <w:bCs/>
                <w:color w:val="FF0000"/>
                <w:sz w:val="26"/>
                <w:szCs w:val="26"/>
              </w:rPr>
              <w:t>29</w:t>
            </w:r>
          </w:p>
        </w:tc>
      </w:tr>
    </w:tbl>
    <w:p w:rsidR="000D0A43" w:rsidRPr="007767C4" w:rsidRDefault="000D0A43" w:rsidP="00D66927">
      <w:pPr>
        <w:spacing w:before="240" w:after="240"/>
        <w:jc w:val="both"/>
        <w:rPr>
          <w:rFonts w:ascii="Times New Roman" w:hAnsi="Times New Roman" w:cs="Times New Roman"/>
          <w:b/>
          <w:bCs/>
          <w:sz w:val="26"/>
          <w:szCs w:val="26"/>
          <w:lang w:val="pt-BR"/>
        </w:rPr>
      </w:pPr>
    </w:p>
    <w:p w:rsidR="000D0A43" w:rsidRPr="007767C4" w:rsidRDefault="000D0A43" w:rsidP="0058747A">
      <w:pPr>
        <w:spacing w:before="240"/>
        <w:ind w:firstLine="284"/>
        <w:jc w:val="both"/>
        <w:outlineLvl w:val="0"/>
        <w:rPr>
          <w:rFonts w:ascii="Times New Roman" w:hAnsi="Times New Roman" w:cs="Times New Roman"/>
          <w:sz w:val="26"/>
          <w:szCs w:val="26"/>
          <w:lang w:val="fr-FR"/>
        </w:rPr>
      </w:pPr>
      <w:r w:rsidRPr="007767C4">
        <w:rPr>
          <w:rFonts w:ascii="Times New Roman" w:hAnsi="Times New Roman" w:cs="Times New Roman"/>
          <w:sz w:val="26"/>
          <w:szCs w:val="26"/>
          <w:lang w:val="pt-BR"/>
        </w:rPr>
        <w:t xml:space="preserve">Các học phần được gắn dấu (*), </w:t>
      </w:r>
      <w:r w:rsidRPr="007767C4">
        <w:rPr>
          <w:rFonts w:ascii="Times New Roman" w:hAnsi="Times New Roman" w:cs="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0D0A43" w:rsidRPr="007767C4" w:rsidRDefault="000D0A43" w:rsidP="00E35CA7">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4</w:t>
      </w:r>
      <w:r w:rsidRPr="007767C4">
        <w:rPr>
          <w:rFonts w:ascii="Times New Roman" w:hAnsi="Times New Roman" w:cs="Times New Roman"/>
          <w:b/>
          <w:bCs/>
          <w:sz w:val="26"/>
          <w:szCs w:val="26"/>
          <w:lang w:val="pt-BR"/>
        </w:rPr>
        <w:t>. Hướng dẫn sử dụng chương trình:</w:t>
      </w:r>
    </w:p>
    <w:p w:rsidR="000D0A43" w:rsidRPr="007767C4" w:rsidRDefault="000D0A43" w:rsidP="00E35CA7">
      <w:pPr>
        <w:spacing w:before="120"/>
        <w:jc w:val="both"/>
        <w:rPr>
          <w:rFonts w:ascii="Times New Roman" w:hAnsi="Times New Roman" w:cs="Times New Roman"/>
          <w:sz w:val="26"/>
          <w:szCs w:val="26"/>
          <w:lang w:val="de-DE"/>
        </w:rPr>
      </w:pPr>
      <w:r w:rsidRPr="007767C4">
        <w:rPr>
          <w:rFonts w:ascii="Times New Roman" w:hAnsi="Times New Roman" w:cs="Times New Roman"/>
          <w:i/>
          <w:iCs/>
          <w:sz w:val="26"/>
          <w:szCs w:val="26"/>
          <w:lang w:val="pt-BR"/>
        </w:rPr>
        <w:t xml:space="preserve">5.1. </w:t>
      </w:r>
      <w:r w:rsidRPr="007767C4">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0D0A43" w:rsidRPr="007767C4" w:rsidRDefault="000D0A43" w:rsidP="00E35CA7">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7767C4">
        <w:rPr>
          <w:rFonts w:ascii="Times New Roman" w:hAnsi="Times New Roman" w:cs="Times New Roman"/>
          <w:i/>
          <w:iCs/>
          <w:sz w:val="26"/>
          <w:szCs w:val="26"/>
          <w:lang w:val="pt-BR"/>
        </w:rPr>
        <w:t xml:space="preserve">.2. Hướng dẫn xác định nội dung và thời gian cho các hoạt động ngoại khóa:  </w:t>
      </w:r>
    </w:p>
    <w:p w:rsidR="000D0A43" w:rsidRPr="007767C4" w:rsidRDefault="000D0A43" w:rsidP="00E35CA7">
      <w:pPr>
        <w:spacing w:before="120"/>
        <w:ind w:firstLine="51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D0A43" w:rsidRPr="007767C4" w:rsidRDefault="000D0A43" w:rsidP="00E35CA7">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7767C4">
        <w:rPr>
          <w:rFonts w:ascii="Times New Roman" w:hAnsi="Times New Roman" w:cs="Times New Roman"/>
          <w:i/>
          <w:iCs/>
          <w:sz w:val="26"/>
          <w:szCs w:val="26"/>
          <w:lang w:val="pt-BR"/>
        </w:rPr>
        <w:t>.3. Hướng dẫn kiểm tra hết học phần:</w:t>
      </w:r>
    </w:p>
    <w:p w:rsidR="000D0A43" w:rsidRPr="007767C4" w:rsidRDefault="000D0A43" w:rsidP="00E35CA7">
      <w:pPr>
        <w:spacing w:before="120"/>
        <w:ind w:firstLine="51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0D0A43" w:rsidRPr="007767C4" w:rsidRDefault="000D0A43" w:rsidP="00E35CA7">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7767C4">
        <w:rPr>
          <w:rFonts w:ascii="Times New Roman" w:hAnsi="Times New Roman" w:cs="Times New Roman"/>
          <w:i/>
          <w:iCs/>
          <w:sz w:val="26"/>
          <w:szCs w:val="26"/>
          <w:lang w:val="pt-BR"/>
        </w:rPr>
        <w:t>.4. Hướng dẫn xét công nhận tốt nghiệp:</w:t>
      </w:r>
    </w:p>
    <w:p w:rsidR="000D0A43" w:rsidRPr="007767C4" w:rsidRDefault="000D0A43" w:rsidP="00E35CA7">
      <w:pPr>
        <w:spacing w:before="120"/>
        <w:ind w:firstLine="51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0D0A43" w:rsidRPr="007767C4" w:rsidRDefault="000D0A43" w:rsidP="00E35CA7">
      <w:pPr>
        <w:spacing w:before="120"/>
        <w:ind w:firstLine="51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0D0A43" w:rsidRPr="007767C4" w:rsidRDefault="000D0A43" w:rsidP="00E35CA7">
      <w:pPr>
        <w:spacing w:before="120"/>
        <w:ind w:firstLine="51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0D0A43" w:rsidRPr="007767C4" w:rsidRDefault="000D0A43" w:rsidP="00E35CA7">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7767C4">
        <w:rPr>
          <w:rFonts w:ascii="Times New Roman" w:hAnsi="Times New Roman" w:cs="Times New Roman"/>
          <w:i/>
          <w:iCs/>
          <w:sz w:val="26"/>
          <w:szCs w:val="26"/>
          <w:lang w:val="pt-BR"/>
        </w:rPr>
        <w:t>.</w:t>
      </w:r>
      <w:r>
        <w:rPr>
          <w:rFonts w:ascii="Times New Roman" w:hAnsi="Times New Roman" w:cs="Times New Roman"/>
          <w:i/>
          <w:iCs/>
          <w:sz w:val="26"/>
          <w:szCs w:val="26"/>
          <w:lang w:val="pt-BR"/>
        </w:rPr>
        <w:t>4.</w:t>
      </w:r>
      <w:r w:rsidRPr="007767C4">
        <w:rPr>
          <w:rFonts w:ascii="Times New Roman" w:hAnsi="Times New Roman" w:cs="Times New Roman"/>
          <w:i/>
          <w:iCs/>
          <w:sz w:val="26"/>
          <w:szCs w:val="26"/>
          <w:lang w:val="pt-BR"/>
        </w:rPr>
        <w:t>. Các chú ý khác (nếu có)</w:t>
      </w:r>
    </w:p>
    <w:p w:rsidR="000D0A43" w:rsidRPr="007767C4" w:rsidRDefault="000D0A43" w:rsidP="00E35CA7">
      <w:pPr>
        <w:tabs>
          <w:tab w:val="center" w:pos="6804"/>
        </w:tabs>
        <w:spacing w:before="120" w:after="80"/>
        <w:jc w:val="both"/>
        <w:rPr>
          <w:rFonts w:ascii="Times New Roman" w:hAnsi="Times New Roman" w:cs="Times New Roman"/>
          <w:i/>
          <w:iCs/>
          <w:sz w:val="26"/>
          <w:szCs w:val="26"/>
          <w:lang w:val="pt-BR"/>
        </w:rPr>
      </w:pPr>
      <w:r w:rsidRPr="007767C4">
        <w:rPr>
          <w:rFonts w:ascii="Times New Roman" w:hAnsi="Times New Roman" w:cs="Times New Roman"/>
          <w:i/>
          <w:iCs/>
          <w:sz w:val="26"/>
          <w:szCs w:val="26"/>
          <w:lang w:val="pt-BR"/>
        </w:rPr>
        <w:tab/>
        <w:t>Thành phố Hồ Chí Minh, ngày       tháng       năm 2017</w:t>
      </w:r>
    </w:p>
    <w:p w:rsidR="000D0A43" w:rsidRPr="007767C4" w:rsidRDefault="000D0A43" w:rsidP="00E35CA7">
      <w:pPr>
        <w:tabs>
          <w:tab w:val="center" w:pos="6804"/>
        </w:tabs>
        <w:spacing w:after="240"/>
        <w:jc w:val="both"/>
        <w:rPr>
          <w:rFonts w:ascii="Times New Roman" w:hAnsi="Times New Roman" w:cs="Times New Roman"/>
          <w:b/>
          <w:bCs/>
          <w:sz w:val="26"/>
          <w:szCs w:val="26"/>
          <w:lang w:val="pt-BR"/>
        </w:rPr>
      </w:pPr>
      <w:r w:rsidRPr="007767C4">
        <w:rPr>
          <w:rFonts w:ascii="Times New Roman" w:hAnsi="Times New Roman" w:cs="Times New Roman"/>
          <w:i/>
          <w:iCs/>
          <w:sz w:val="26"/>
          <w:szCs w:val="26"/>
          <w:lang w:val="pt-BR"/>
        </w:rPr>
        <w:tab/>
      </w:r>
      <w:r w:rsidRPr="007767C4">
        <w:rPr>
          <w:rFonts w:ascii="Times New Roman" w:hAnsi="Times New Roman" w:cs="Times New Roman"/>
          <w:b/>
          <w:bCs/>
          <w:sz w:val="26"/>
          <w:szCs w:val="26"/>
          <w:lang w:val="pt-BR"/>
        </w:rPr>
        <w:t>HIỆU TRƯỞNG</w:t>
      </w: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bookmarkStart w:id="1" w:name="_GoBack"/>
      <w:bookmarkEnd w:id="1"/>
      <w:r w:rsidRPr="007767C4">
        <w:rPr>
          <w:rFonts w:ascii="Times New Roman" w:hAnsi="Times New Roman" w:cs="Times New Roman"/>
          <w:b/>
          <w:bCs/>
          <w:sz w:val="26"/>
          <w:szCs w:val="26"/>
          <w:lang w:val="pt-BR"/>
        </w:rPr>
        <w:t>CHƯƠNG TRÌNH HỌC PHẦN</w:t>
      </w:r>
    </w:p>
    <w:p w:rsidR="000D0A43" w:rsidRPr="007767C4" w:rsidRDefault="000D0A43" w:rsidP="00A75B19">
      <w:pPr>
        <w:jc w:val="center"/>
        <w:rPr>
          <w:rFonts w:ascii="Times New Roman" w:hAnsi="Times New Roman" w:cs="Times New Roman"/>
          <w:i/>
          <w:iCs/>
          <w:sz w:val="26"/>
          <w:szCs w:val="26"/>
          <w:lang w:val="pt-BR"/>
        </w:rPr>
      </w:pPr>
    </w:p>
    <w:p w:rsidR="000D0A43" w:rsidRPr="007767C4" w:rsidRDefault="000D0A43" w:rsidP="00A75B19">
      <w:pPr>
        <w:spacing w:before="120" w:line="288" w:lineRule="auto"/>
        <w:jc w:val="both"/>
        <w:outlineLvl w:val="0"/>
        <w:rPr>
          <w:rFonts w:ascii="Times New Roman" w:hAnsi="Times New Roman" w:cs="Times New Roman"/>
          <w:b/>
          <w:bCs/>
          <w:color w:val="FF0000"/>
          <w:sz w:val="26"/>
          <w:szCs w:val="26"/>
          <w:lang w:val="pt-BR"/>
        </w:rPr>
      </w:pPr>
      <w:r w:rsidRPr="007767C4">
        <w:rPr>
          <w:rFonts w:ascii="Times New Roman" w:hAnsi="Times New Roman" w:cs="Times New Roman"/>
          <w:b/>
          <w:bCs/>
          <w:sz w:val="26"/>
          <w:szCs w:val="26"/>
          <w:lang w:val="pt-BR"/>
        </w:rPr>
        <w:t>Tên học phần</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rPr>
        <w:t>ANH VĂN CHUYÊN NGÀNH</w:t>
      </w:r>
    </w:p>
    <w:p w:rsidR="000D0A43" w:rsidRPr="007767C4" w:rsidRDefault="000D0A43" w:rsidP="00A75B19">
      <w:pPr>
        <w:spacing w:before="120"/>
        <w:jc w:val="both"/>
        <w:outlineLvl w:val="0"/>
        <w:rPr>
          <w:rFonts w:ascii="Times New Roman" w:hAnsi="Times New Roman" w:cs="Times New Roman"/>
          <w:color w:val="FF0000"/>
          <w:sz w:val="26"/>
          <w:szCs w:val="26"/>
          <w:lang w:val="pt-BR"/>
        </w:rPr>
      </w:pPr>
      <w:r w:rsidRPr="007767C4">
        <w:rPr>
          <w:rFonts w:ascii="Times New Roman" w:hAnsi="Times New Roman" w:cs="Times New Roman"/>
          <w:b/>
          <w:bCs/>
          <w:sz w:val="26"/>
          <w:szCs w:val="26"/>
          <w:lang w:val="pt-BR"/>
        </w:rPr>
        <w:t>Mã học phần</w:t>
      </w:r>
      <w:r w:rsidRPr="007767C4">
        <w:rPr>
          <w:rFonts w:ascii="Times New Roman" w:hAnsi="Times New Roman" w:cs="Times New Roman"/>
          <w:sz w:val="26"/>
          <w:szCs w:val="26"/>
          <w:lang w:val="pt-BR"/>
        </w:rPr>
        <w:t>:</w:t>
      </w:r>
      <w:r>
        <w:rPr>
          <w:rFonts w:ascii="Times New Roman" w:hAnsi="Times New Roman" w:cs="Times New Roman"/>
          <w:sz w:val="26"/>
          <w:szCs w:val="26"/>
          <w:lang w:val="pt-BR"/>
        </w:rPr>
        <w:t>12</w:t>
      </w:r>
    </w:p>
    <w:p w:rsidR="000D0A43" w:rsidRPr="007767C4" w:rsidRDefault="000D0A43" w:rsidP="00A75B19">
      <w:pPr>
        <w:spacing w:before="1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Thời gian thực hiện học phần: 30</w:t>
      </w:r>
      <w:r w:rsidRPr="007767C4">
        <w:rPr>
          <w:rFonts w:ascii="Times New Roman" w:hAnsi="Times New Roman" w:cs="Times New Roman"/>
          <w:sz w:val="26"/>
          <w:szCs w:val="26"/>
          <w:lang w:val="pt-BR"/>
        </w:rPr>
        <w:t xml:space="preserve"> giờ; (Lý thuyết: 28 giờ; Kiểm tra: 2 giờ)</w:t>
      </w:r>
    </w:p>
    <w:p w:rsidR="000D0A43" w:rsidRPr="007767C4" w:rsidRDefault="000D0A43" w:rsidP="00A75B19">
      <w:pPr>
        <w:pStyle w:val="ListParagraph"/>
        <w:numPr>
          <w:ilvl w:val="0"/>
          <w:numId w:val="5"/>
        </w:numPr>
        <w:tabs>
          <w:tab w:val="left" w:pos="397"/>
        </w:tabs>
        <w:spacing w:before="12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Vị trí, tính chất của học phần:</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Vị trí: Môn tiếng Anh chuyên ngành là môn học áp dụng trong các khối ðào tạo về kỹ thuật. </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Tính chất:</w:t>
      </w:r>
      <w:r w:rsidRPr="007767C4">
        <w:rPr>
          <w:rFonts w:ascii="Times New Roman" w:hAnsi="Times New Roman" w:cs="Times New Roman"/>
          <w:sz w:val="26"/>
          <w:szCs w:val="26"/>
        </w:rPr>
        <w:t xml:space="preserve"> </w:t>
      </w:r>
      <w:r w:rsidRPr="007767C4">
        <w:rPr>
          <w:rFonts w:ascii="Times New Roman" w:hAnsi="Times New Roman" w:cs="Times New Roman"/>
          <w:color w:val="000000"/>
          <w:sz w:val="26"/>
          <w:szCs w:val="26"/>
          <w:lang w:val="pt-BR"/>
        </w:rPr>
        <w:t>Là môn học bắt buộc.</w:t>
      </w:r>
      <w:r w:rsidRPr="007767C4">
        <w:rPr>
          <w:rFonts w:ascii="Times New Roman" w:hAnsi="Times New Roman" w:cs="Times New Roman"/>
          <w:color w:val="000000"/>
          <w:sz w:val="26"/>
          <w:szCs w:val="26"/>
          <w:lang w:val="pt-BR"/>
        </w:rPr>
        <w:tab/>
      </w:r>
    </w:p>
    <w:p w:rsidR="000D0A43" w:rsidRPr="007767C4" w:rsidRDefault="000D0A43" w:rsidP="00A75B19">
      <w:pPr>
        <w:pStyle w:val="ListParagraph"/>
        <w:numPr>
          <w:ilvl w:val="0"/>
          <w:numId w:val="5"/>
        </w:numPr>
        <w:tabs>
          <w:tab w:val="left" w:pos="397"/>
        </w:tabs>
        <w:spacing w:before="120"/>
        <w:ind w:left="0" w:firstLine="25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Mục tiêu học phần:</w:t>
      </w:r>
    </w:p>
    <w:p w:rsidR="000D0A43" w:rsidRPr="007767C4" w:rsidRDefault="000D0A43" w:rsidP="00A75B19">
      <w:pPr>
        <w:pStyle w:val="ListParagraph"/>
        <w:numPr>
          <w:ilvl w:val="0"/>
          <w:numId w:val="1"/>
        </w:numPr>
        <w:jc w:val="both"/>
        <w:rPr>
          <w:rFonts w:ascii="Times New Roman" w:hAnsi="Times New Roman" w:cs="Times New Roman"/>
          <w:color w:val="000000"/>
          <w:sz w:val="26"/>
          <w:szCs w:val="26"/>
          <w:lang w:val="pt-BR"/>
        </w:rPr>
      </w:pPr>
      <w:r w:rsidRPr="007767C4">
        <w:rPr>
          <w:rFonts w:ascii="Times New Roman" w:hAnsi="Times New Roman" w:cs="Times New Roman"/>
          <w:sz w:val="26"/>
          <w:szCs w:val="26"/>
          <w:lang w:val="pt-BR"/>
        </w:rPr>
        <w:t xml:space="preserve"> Kiến thức: </w:t>
      </w:r>
    </w:p>
    <w:p w:rsidR="000D0A43" w:rsidRPr="007767C4" w:rsidRDefault="000D0A43" w:rsidP="00A75B19">
      <w:pPr>
        <w:pStyle w:val="ListParagraph"/>
        <w:ind w:left="862" w:firstLine="218"/>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 Nắm ðýợc từ vựng về chuyên ngành lắp ðặt thiết bị lạnh  </w:t>
      </w:r>
    </w:p>
    <w:p w:rsidR="000D0A43" w:rsidRPr="007767C4" w:rsidRDefault="000D0A43" w:rsidP="00A75B19">
      <w:pPr>
        <w:pStyle w:val="ListParagraph"/>
        <w:ind w:left="862" w:firstLine="218"/>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Phát triển các kỹ nãng theo một hệ thống các chủ ðiểm gắn liền với các hoạt ðộng chuyên ngành về Lắp ðặt thiết bị lạnh, ðặc biệt phát triển kỹ nãng ðọc, dịch hiểu</w:t>
      </w:r>
    </w:p>
    <w:p w:rsidR="000D0A43" w:rsidRPr="007767C4" w:rsidRDefault="000D0A43" w:rsidP="00A75B19">
      <w:pPr>
        <w:pStyle w:val="ListParagraph"/>
        <w:ind w:left="862" w:firstLine="218"/>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 Xây dựng và rèn luyện các kỹ nãng học tập ngoại ngữ ðồng thời hình thành và phát triển khả nãng ðộc lập suy nghĩ và sáng tạo trong giao tiếp bằng tiếng Anh cho sinh viên </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Kỹ năng:  </w:t>
      </w:r>
    </w:p>
    <w:p w:rsidR="000D0A43" w:rsidRPr="007767C4" w:rsidRDefault="000D0A43" w:rsidP="00A75B19">
      <w:pPr>
        <w:pStyle w:val="ListParagraph"/>
        <w:tabs>
          <w:tab w:val="center" w:pos="-900"/>
        </w:tabs>
        <w:ind w:left="862"/>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Củng cố lại kiến thức và kỹ nãng mà sinh viên ðã có.</w:t>
      </w:r>
    </w:p>
    <w:p w:rsidR="000D0A43" w:rsidRPr="007767C4" w:rsidRDefault="000D0A43" w:rsidP="00A75B19">
      <w:pPr>
        <w:pStyle w:val="ListParagraph"/>
        <w:ind w:left="862"/>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Hiểu ðýợc và mở rộng các cấu trúc ngữ pháp và từ vựng chuyên ngành lắp ðặt thiết bị lạnh, chú ý tới các yếu tố liên kết vãn bản tiếng Anh</w:t>
      </w:r>
    </w:p>
    <w:p w:rsidR="000D0A43" w:rsidRPr="007767C4" w:rsidRDefault="000D0A43" w:rsidP="00A75B19">
      <w:pPr>
        <w:pStyle w:val="ListParagraph"/>
        <w:ind w:left="862"/>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Phát triển kỹ nãng làm việc theo cặp, theo nhóm</w:t>
      </w:r>
    </w:p>
    <w:p w:rsidR="000D0A43" w:rsidRPr="007767C4" w:rsidRDefault="000D0A43" w:rsidP="00A75B19">
      <w:pPr>
        <w:pStyle w:val="ListParagraph"/>
        <w:ind w:left="862"/>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Ðịnh hýớng cho sinh viên tầm quan trọng của tiếng Anh trong cuộc sống và trong công việc týong lai</w:t>
      </w:r>
    </w:p>
    <w:p w:rsidR="000D0A43" w:rsidRPr="007767C4" w:rsidRDefault="000D0A43" w:rsidP="00A75B19">
      <w:pPr>
        <w:pStyle w:val="ListParagraph"/>
        <w:numPr>
          <w:ilvl w:val="0"/>
          <w:numId w:val="1"/>
        </w:numPr>
        <w:tabs>
          <w:tab w:val="left" w:pos="709"/>
        </w:tabs>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Năng lực tự chủ và trách nhiệm: </w:t>
      </w:r>
    </w:p>
    <w:p w:rsidR="000D0A43" w:rsidRPr="007767C4" w:rsidRDefault="000D0A43" w:rsidP="00A75B19">
      <w:pPr>
        <w:pStyle w:val="ListParagraph"/>
        <w:ind w:left="862" w:firstLine="128"/>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Rèn luyện tính khoa học, tính sáng tạo trong giao tiếp.</w:t>
      </w:r>
    </w:p>
    <w:p w:rsidR="000D0A43" w:rsidRPr="007767C4" w:rsidRDefault="000D0A43" w:rsidP="00A75B19">
      <w:pPr>
        <w:pStyle w:val="ListParagraph"/>
        <w:numPr>
          <w:ilvl w:val="0"/>
          <w:numId w:val="5"/>
        </w:numPr>
        <w:tabs>
          <w:tab w:val="left" w:pos="709"/>
        </w:tabs>
        <w:spacing w:before="120"/>
        <w:ind w:left="0" w:firstLine="34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Nội dung học phần:</w:t>
      </w:r>
    </w:p>
    <w:p w:rsidR="000D0A43" w:rsidRPr="007767C4" w:rsidRDefault="000D0A43" w:rsidP="00A75B19">
      <w:pPr>
        <w:pStyle w:val="ListParagraph"/>
        <w:numPr>
          <w:ilvl w:val="1"/>
          <w:numId w:val="2"/>
        </w:numPr>
        <w:tabs>
          <w:tab w:val="left" w:pos="709"/>
        </w:tabs>
        <w:spacing w:before="120"/>
        <w:ind w:left="0" w:firstLine="42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Nội dung tổng quát và phân bổ thời gian:</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4654"/>
        <w:gridCol w:w="972"/>
        <w:gridCol w:w="972"/>
        <w:gridCol w:w="972"/>
        <w:gridCol w:w="1267"/>
      </w:tblGrid>
      <w:tr w:rsidR="000D0A43" w:rsidRPr="007767C4">
        <w:trPr>
          <w:cantSplit/>
          <w:trHeight w:val="561"/>
        </w:trPr>
        <w:tc>
          <w:tcPr>
            <w:tcW w:w="437" w:type="pct"/>
            <w:vMerge w:val="restart"/>
            <w:vAlign w:val="center"/>
          </w:tcPr>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Số TT</w:t>
            </w:r>
          </w:p>
        </w:tc>
        <w:tc>
          <w:tcPr>
            <w:tcW w:w="2402" w:type="pct"/>
            <w:vMerge w:val="restart"/>
            <w:vAlign w:val="center"/>
          </w:tcPr>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Tên chýõng, mục</w:t>
            </w:r>
          </w:p>
        </w:tc>
        <w:tc>
          <w:tcPr>
            <w:tcW w:w="2160" w:type="pct"/>
            <w:gridSpan w:val="4"/>
            <w:vAlign w:val="center"/>
          </w:tcPr>
          <w:p w:rsidR="000D0A43" w:rsidRPr="007767C4" w:rsidRDefault="000D0A43" w:rsidP="00362918">
            <w:pPr>
              <w:keepNext/>
              <w:jc w:val="center"/>
              <w:outlineLvl w:val="0"/>
              <w:rPr>
                <w:rFonts w:ascii="Times New Roman" w:hAnsi="Times New Roman" w:cs="Times New Roman"/>
                <w:b/>
                <w:bCs/>
                <w:color w:val="000000"/>
                <w:kern w:val="32"/>
                <w:sz w:val="26"/>
                <w:szCs w:val="26"/>
                <w:lang w:val="vi-VN"/>
              </w:rPr>
            </w:pPr>
            <w:r w:rsidRPr="007767C4">
              <w:rPr>
                <w:rFonts w:ascii="Times New Roman" w:hAnsi="Times New Roman" w:cs="Times New Roman"/>
                <w:b/>
                <w:bCs/>
                <w:color w:val="000000"/>
                <w:kern w:val="32"/>
                <w:sz w:val="26"/>
                <w:szCs w:val="26"/>
                <w:lang w:val="vi-VN"/>
              </w:rPr>
              <w:t>Thời gian</w:t>
            </w:r>
          </w:p>
        </w:tc>
      </w:tr>
      <w:tr w:rsidR="000D0A43" w:rsidRPr="007767C4">
        <w:trPr>
          <w:cantSplit/>
        </w:trPr>
        <w:tc>
          <w:tcPr>
            <w:tcW w:w="437" w:type="pct"/>
            <w:vMerge/>
            <w:vAlign w:val="center"/>
          </w:tcPr>
          <w:p w:rsidR="000D0A43" w:rsidRPr="007767C4" w:rsidRDefault="000D0A43" w:rsidP="00362918">
            <w:pPr>
              <w:jc w:val="center"/>
              <w:rPr>
                <w:rFonts w:ascii="Times New Roman" w:hAnsi="Times New Roman" w:cs="Times New Roman"/>
                <w:b/>
                <w:bCs/>
                <w:color w:val="000000"/>
                <w:sz w:val="26"/>
                <w:szCs w:val="26"/>
                <w:lang w:val="vi-VN"/>
              </w:rPr>
            </w:pPr>
          </w:p>
        </w:tc>
        <w:tc>
          <w:tcPr>
            <w:tcW w:w="2402" w:type="pct"/>
            <w:vMerge/>
            <w:vAlign w:val="center"/>
          </w:tcPr>
          <w:p w:rsidR="000D0A43" w:rsidRPr="007767C4" w:rsidRDefault="000D0A43" w:rsidP="00362918">
            <w:pPr>
              <w:jc w:val="center"/>
              <w:rPr>
                <w:rFonts w:ascii="Times New Roman" w:hAnsi="Times New Roman" w:cs="Times New Roman"/>
                <w:b/>
                <w:bCs/>
                <w:color w:val="000000"/>
                <w:sz w:val="26"/>
                <w:szCs w:val="26"/>
                <w:lang w:val="vi-VN"/>
              </w:rPr>
            </w:pPr>
          </w:p>
        </w:tc>
        <w:tc>
          <w:tcPr>
            <w:tcW w:w="502" w:type="pct"/>
            <w:vAlign w:val="center"/>
          </w:tcPr>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Tổng số</w:t>
            </w:r>
          </w:p>
        </w:tc>
        <w:tc>
          <w:tcPr>
            <w:tcW w:w="502" w:type="pct"/>
            <w:vAlign w:val="center"/>
          </w:tcPr>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Lý</w:t>
            </w:r>
          </w:p>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thuyết</w:t>
            </w:r>
          </w:p>
        </w:tc>
        <w:tc>
          <w:tcPr>
            <w:tcW w:w="502" w:type="pct"/>
            <w:vAlign w:val="center"/>
          </w:tcPr>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Bài  tập</w:t>
            </w:r>
          </w:p>
        </w:tc>
        <w:tc>
          <w:tcPr>
            <w:tcW w:w="655" w:type="pct"/>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vi-VN"/>
              </w:rPr>
              <w:t>Kiểm tr</w:t>
            </w:r>
            <w:r w:rsidRPr="007767C4">
              <w:rPr>
                <w:rFonts w:ascii="Times New Roman" w:hAnsi="Times New Roman" w:cs="Times New Roman"/>
                <w:b/>
                <w:bCs/>
                <w:color w:val="000000"/>
                <w:sz w:val="26"/>
                <w:szCs w:val="26"/>
              </w:rPr>
              <w:t>a</w:t>
            </w:r>
          </w:p>
        </w:tc>
      </w:tr>
      <w:tr w:rsidR="000D0A43" w:rsidRPr="007767C4">
        <w:tc>
          <w:tcPr>
            <w:tcW w:w="437"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I</w:t>
            </w:r>
          </w:p>
        </w:tc>
        <w:tc>
          <w:tcPr>
            <w:tcW w:w="2402" w:type="pct"/>
          </w:tcPr>
          <w:p w:rsidR="000D0A43" w:rsidRPr="007767C4" w:rsidRDefault="000D0A43" w:rsidP="00362918">
            <w:pPr>
              <w:jc w:val="both"/>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Unit 1: Fundamentals</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502" w:type="pct"/>
          </w:tcPr>
          <w:p w:rsidR="000D0A43" w:rsidRPr="007767C4" w:rsidRDefault="000D0A43" w:rsidP="00362918">
            <w:pPr>
              <w:jc w:val="center"/>
              <w:rPr>
                <w:rFonts w:ascii="Times New Roman" w:hAnsi="Times New Roman" w:cs="Times New Roman"/>
                <w:color w:val="000000"/>
                <w:sz w:val="26"/>
                <w:szCs w:val="26"/>
                <w:lang w:val="vi-VN"/>
              </w:rPr>
            </w:pPr>
          </w:p>
        </w:tc>
        <w:tc>
          <w:tcPr>
            <w:tcW w:w="655" w:type="pct"/>
          </w:tcPr>
          <w:p w:rsidR="000D0A43" w:rsidRPr="007767C4" w:rsidRDefault="000D0A43" w:rsidP="00362918">
            <w:pPr>
              <w:jc w:val="center"/>
              <w:rPr>
                <w:rFonts w:ascii="Times New Roman" w:hAnsi="Times New Roman" w:cs="Times New Roman"/>
                <w:color w:val="000000"/>
                <w:sz w:val="26"/>
                <w:szCs w:val="26"/>
                <w:lang w:val="vi-VN"/>
              </w:rPr>
            </w:pPr>
          </w:p>
        </w:tc>
      </w:tr>
      <w:tr w:rsidR="000D0A43" w:rsidRPr="007767C4">
        <w:tc>
          <w:tcPr>
            <w:tcW w:w="437"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II</w:t>
            </w:r>
          </w:p>
        </w:tc>
        <w:tc>
          <w:tcPr>
            <w:tcW w:w="2402" w:type="pct"/>
          </w:tcPr>
          <w:p w:rsidR="000D0A43" w:rsidRPr="007767C4" w:rsidRDefault="000D0A43" w:rsidP="00362918">
            <w:pPr>
              <w:jc w:val="both"/>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Unit 2: Compressors</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p>
        </w:tc>
        <w:tc>
          <w:tcPr>
            <w:tcW w:w="502" w:type="pct"/>
          </w:tcPr>
          <w:p w:rsidR="000D0A43" w:rsidRPr="007767C4" w:rsidRDefault="000D0A43" w:rsidP="00362918">
            <w:pPr>
              <w:jc w:val="center"/>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p>
        </w:tc>
        <w:tc>
          <w:tcPr>
            <w:tcW w:w="502" w:type="pct"/>
          </w:tcPr>
          <w:p w:rsidR="000D0A43" w:rsidRPr="007767C4" w:rsidRDefault="000D0A43" w:rsidP="00362918">
            <w:pPr>
              <w:jc w:val="center"/>
              <w:rPr>
                <w:rFonts w:ascii="Times New Roman" w:hAnsi="Times New Roman" w:cs="Times New Roman"/>
                <w:color w:val="000000"/>
                <w:sz w:val="26"/>
                <w:szCs w:val="26"/>
                <w:lang w:val="pt-BR"/>
              </w:rPr>
            </w:pPr>
          </w:p>
        </w:tc>
        <w:tc>
          <w:tcPr>
            <w:tcW w:w="655" w:type="pct"/>
          </w:tcPr>
          <w:p w:rsidR="000D0A43" w:rsidRPr="007767C4" w:rsidRDefault="000D0A43" w:rsidP="00362918">
            <w:pPr>
              <w:jc w:val="center"/>
              <w:rPr>
                <w:rFonts w:ascii="Times New Roman" w:hAnsi="Times New Roman" w:cs="Times New Roman"/>
                <w:color w:val="000000"/>
                <w:sz w:val="26"/>
                <w:szCs w:val="26"/>
                <w:lang w:val="pt-BR"/>
              </w:rPr>
            </w:pPr>
          </w:p>
        </w:tc>
      </w:tr>
      <w:tr w:rsidR="000D0A43" w:rsidRPr="007767C4">
        <w:tc>
          <w:tcPr>
            <w:tcW w:w="437"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III</w:t>
            </w:r>
          </w:p>
        </w:tc>
        <w:tc>
          <w:tcPr>
            <w:tcW w:w="2402" w:type="pct"/>
          </w:tcPr>
          <w:p w:rsidR="000D0A43" w:rsidRPr="007767C4" w:rsidRDefault="000D0A43" w:rsidP="00362918">
            <w:pPr>
              <w:jc w:val="both"/>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Unit 3: Installation and construction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3</w:t>
            </w:r>
          </w:p>
        </w:tc>
        <w:tc>
          <w:tcPr>
            <w:tcW w:w="502" w:type="pct"/>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3</w:t>
            </w:r>
          </w:p>
        </w:tc>
        <w:tc>
          <w:tcPr>
            <w:tcW w:w="502" w:type="pct"/>
          </w:tcPr>
          <w:p w:rsidR="000D0A43" w:rsidRPr="007767C4" w:rsidRDefault="000D0A43" w:rsidP="00362918">
            <w:pPr>
              <w:jc w:val="center"/>
              <w:rPr>
                <w:rFonts w:ascii="Times New Roman" w:hAnsi="Times New Roman" w:cs="Times New Roman"/>
                <w:color w:val="000000"/>
                <w:sz w:val="26"/>
                <w:szCs w:val="26"/>
                <w:lang w:val="pt-BR"/>
              </w:rPr>
            </w:pPr>
          </w:p>
        </w:tc>
        <w:tc>
          <w:tcPr>
            <w:tcW w:w="655" w:type="pct"/>
          </w:tcPr>
          <w:p w:rsidR="000D0A43" w:rsidRPr="007767C4" w:rsidRDefault="000D0A43" w:rsidP="00362918">
            <w:pPr>
              <w:jc w:val="center"/>
              <w:rPr>
                <w:rFonts w:ascii="Times New Roman" w:hAnsi="Times New Roman" w:cs="Times New Roman"/>
                <w:color w:val="000000"/>
                <w:sz w:val="26"/>
                <w:szCs w:val="26"/>
                <w:lang w:val="pt-BR"/>
              </w:rPr>
            </w:pPr>
          </w:p>
        </w:tc>
      </w:tr>
      <w:tr w:rsidR="000D0A43" w:rsidRPr="007767C4">
        <w:trPr>
          <w:trHeight w:val="207"/>
        </w:trPr>
        <w:tc>
          <w:tcPr>
            <w:tcW w:w="437"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IV</w:t>
            </w:r>
          </w:p>
        </w:tc>
        <w:tc>
          <w:tcPr>
            <w:tcW w:w="2402" w:type="pct"/>
          </w:tcPr>
          <w:p w:rsidR="000D0A43" w:rsidRPr="007767C4" w:rsidRDefault="000D0A43" w:rsidP="00362918">
            <w:pPr>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Progress test 1</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502" w:type="pct"/>
          </w:tcPr>
          <w:p w:rsidR="000D0A43" w:rsidRPr="007767C4" w:rsidRDefault="000D0A43" w:rsidP="00362918">
            <w:pPr>
              <w:jc w:val="center"/>
              <w:rPr>
                <w:rFonts w:ascii="Times New Roman" w:hAnsi="Times New Roman" w:cs="Times New Roman"/>
                <w:color w:val="000000"/>
                <w:sz w:val="26"/>
                <w:szCs w:val="26"/>
                <w:lang w:val="vi-VN"/>
              </w:rPr>
            </w:pPr>
          </w:p>
        </w:tc>
        <w:tc>
          <w:tcPr>
            <w:tcW w:w="65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tc>
          <w:tcPr>
            <w:tcW w:w="437"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V</w:t>
            </w:r>
          </w:p>
        </w:tc>
        <w:tc>
          <w:tcPr>
            <w:tcW w:w="2402" w:type="pct"/>
          </w:tcPr>
          <w:p w:rsidR="000D0A43" w:rsidRPr="007767C4" w:rsidRDefault="000D0A43" w:rsidP="00362918">
            <w:pPr>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pt-BR"/>
              </w:rPr>
              <w:t>Unit 4:</w:t>
            </w:r>
            <w:r w:rsidRPr="007767C4">
              <w:rPr>
                <w:rFonts w:ascii="Times New Roman" w:hAnsi="Times New Roman" w:cs="Times New Roman"/>
                <w:b/>
                <w:bCs/>
                <w:color w:val="000000"/>
                <w:sz w:val="26"/>
                <w:szCs w:val="26"/>
                <w:lang w:val="vi-VN"/>
              </w:rPr>
              <w:t xml:space="preserve"> Commissioning and maintance</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502"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502" w:type="pct"/>
          </w:tcPr>
          <w:p w:rsidR="000D0A43" w:rsidRPr="007767C4" w:rsidRDefault="000D0A43" w:rsidP="00362918">
            <w:pPr>
              <w:jc w:val="center"/>
              <w:rPr>
                <w:rFonts w:ascii="Times New Roman" w:hAnsi="Times New Roman" w:cs="Times New Roman"/>
                <w:color w:val="000000"/>
                <w:sz w:val="26"/>
                <w:szCs w:val="26"/>
                <w:lang w:val="vi-VN"/>
              </w:rPr>
            </w:pPr>
          </w:p>
        </w:tc>
        <w:tc>
          <w:tcPr>
            <w:tcW w:w="655" w:type="pct"/>
          </w:tcPr>
          <w:p w:rsidR="000D0A43" w:rsidRPr="007767C4" w:rsidRDefault="000D0A43" w:rsidP="00362918">
            <w:pPr>
              <w:jc w:val="center"/>
              <w:rPr>
                <w:rFonts w:ascii="Times New Roman" w:hAnsi="Times New Roman" w:cs="Times New Roman"/>
                <w:color w:val="000000"/>
                <w:sz w:val="26"/>
                <w:szCs w:val="26"/>
                <w:lang w:val="vi-VN"/>
              </w:rPr>
            </w:pPr>
          </w:p>
        </w:tc>
      </w:tr>
      <w:tr w:rsidR="000D0A43" w:rsidRPr="007767C4">
        <w:tc>
          <w:tcPr>
            <w:tcW w:w="437"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VI</w:t>
            </w:r>
          </w:p>
        </w:tc>
        <w:tc>
          <w:tcPr>
            <w:tcW w:w="2402" w:type="pct"/>
          </w:tcPr>
          <w:p w:rsidR="000D0A43" w:rsidRPr="007767C4" w:rsidRDefault="000D0A43" w:rsidP="00362918">
            <w:pPr>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pt-BR"/>
              </w:rPr>
              <w:t xml:space="preserve">Unit </w:t>
            </w:r>
            <w:r>
              <w:rPr>
                <w:rFonts w:ascii="Times New Roman" w:hAnsi="Times New Roman" w:cs="Times New Roman"/>
                <w:b/>
                <w:bCs/>
                <w:color w:val="000000"/>
                <w:sz w:val="26"/>
                <w:szCs w:val="26"/>
                <w:lang w:val="pt-BR"/>
              </w:rPr>
              <w:t>4.</w:t>
            </w:r>
            <w:r w:rsidRPr="007767C4">
              <w:rPr>
                <w:rFonts w:ascii="Times New Roman" w:hAnsi="Times New Roman" w:cs="Times New Roman"/>
                <w:b/>
                <w:bCs/>
                <w:color w:val="000000"/>
                <w:sz w:val="26"/>
                <w:szCs w:val="26"/>
                <w:lang w:val="pt-BR"/>
              </w:rPr>
              <w:t>:</w:t>
            </w:r>
            <w:r w:rsidRPr="007767C4">
              <w:rPr>
                <w:rFonts w:ascii="Times New Roman" w:hAnsi="Times New Roman" w:cs="Times New Roman"/>
                <w:b/>
                <w:bCs/>
                <w:color w:val="000000"/>
                <w:sz w:val="26"/>
                <w:szCs w:val="26"/>
                <w:lang w:val="vi-VN"/>
              </w:rPr>
              <w:t xml:space="preserve"> Air-conditioning</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502" w:type="pct"/>
          </w:tcPr>
          <w:p w:rsidR="000D0A43" w:rsidRPr="007767C4" w:rsidRDefault="000D0A43" w:rsidP="00362918">
            <w:pPr>
              <w:jc w:val="center"/>
              <w:rPr>
                <w:rFonts w:ascii="Times New Roman" w:hAnsi="Times New Roman" w:cs="Times New Roman"/>
                <w:color w:val="000000"/>
                <w:sz w:val="26"/>
                <w:szCs w:val="26"/>
                <w:lang w:val="vi-VN"/>
              </w:rPr>
            </w:pPr>
          </w:p>
        </w:tc>
        <w:tc>
          <w:tcPr>
            <w:tcW w:w="655" w:type="pct"/>
          </w:tcPr>
          <w:p w:rsidR="000D0A43" w:rsidRPr="007767C4" w:rsidRDefault="000D0A43" w:rsidP="00362918">
            <w:pPr>
              <w:jc w:val="center"/>
              <w:rPr>
                <w:rFonts w:ascii="Times New Roman" w:hAnsi="Times New Roman" w:cs="Times New Roman"/>
                <w:color w:val="000000"/>
                <w:sz w:val="26"/>
                <w:szCs w:val="26"/>
                <w:lang w:val="vi-VN"/>
              </w:rPr>
            </w:pPr>
          </w:p>
        </w:tc>
      </w:tr>
      <w:tr w:rsidR="000D0A43" w:rsidRPr="007767C4">
        <w:tc>
          <w:tcPr>
            <w:tcW w:w="437"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VII</w:t>
            </w:r>
          </w:p>
        </w:tc>
        <w:tc>
          <w:tcPr>
            <w:tcW w:w="2402" w:type="pct"/>
          </w:tcPr>
          <w:p w:rsidR="000D0A43" w:rsidRPr="007767C4" w:rsidRDefault="000D0A43" w:rsidP="00362918">
            <w:pPr>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Unit 6: Heat pumps and heat recovery</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502"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502" w:type="pct"/>
          </w:tcPr>
          <w:p w:rsidR="000D0A43" w:rsidRPr="007767C4" w:rsidRDefault="000D0A43" w:rsidP="00362918">
            <w:pPr>
              <w:jc w:val="center"/>
              <w:rPr>
                <w:rFonts w:ascii="Times New Roman" w:hAnsi="Times New Roman" w:cs="Times New Roman"/>
                <w:color w:val="000000"/>
                <w:sz w:val="26"/>
                <w:szCs w:val="26"/>
                <w:lang w:val="vi-VN"/>
              </w:rPr>
            </w:pPr>
          </w:p>
        </w:tc>
        <w:tc>
          <w:tcPr>
            <w:tcW w:w="655" w:type="pct"/>
          </w:tcPr>
          <w:p w:rsidR="000D0A43" w:rsidRPr="007767C4" w:rsidRDefault="000D0A43" w:rsidP="00362918">
            <w:pPr>
              <w:jc w:val="center"/>
              <w:rPr>
                <w:rFonts w:ascii="Times New Roman" w:hAnsi="Times New Roman" w:cs="Times New Roman"/>
                <w:color w:val="000000"/>
                <w:sz w:val="26"/>
                <w:szCs w:val="26"/>
                <w:lang w:val="vi-VN"/>
              </w:rPr>
            </w:pPr>
          </w:p>
        </w:tc>
      </w:tr>
      <w:tr w:rsidR="000D0A43" w:rsidRPr="007767C4">
        <w:tc>
          <w:tcPr>
            <w:tcW w:w="437"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VIII</w:t>
            </w:r>
          </w:p>
        </w:tc>
        <w:tc>
          <w:tcPr>
            <w:tcW w:w="2402" w:type="pct"/>
          </w:tcPr>
          <w:p w:rsidR="000D0A43" w:rsidRPr="007767C4" w:rsidRDefault="000D0A43" w:rsidP="00362918">
            <w:pPr>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Unit 7: Careers and job aids</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502" w:type="pct"/>
          </w:tcPr>
          <w:p w:rsidR="000D0A43" w:rsidRPr="007767C4" w:rsidRDefault="000D0A43" w:rsidP="00362918">
            <w:pPr>
              <w:jc w:val="center"/>
              <w:rPr>
                <w:rFonts w:ascii="Times New Roman" w:hAnsi="Times New Roman" w:cs="Times New Roman"/>
                <w:color w:val="000000"/>
                <w:sz w:val="26"/>
                <w:szCs w:val="26"/>
                <w:lang w:val="vi-VN"/>
              </w:rPr>
            </w:pPr>
          </w:p>
        </w:tc>
        <w:tc>
          <w:tcPr>
            <w:tcW w:w="655" w:type="pct"/>
          </w:tcPr>
          <w:p w:rsidR="000D0A43" w:rsidRPr="007767C4" w:rsidRDefault="000D0A43" w:rsidP="00362918">
            <w:pPr>
              <w:jc w:val="center"/>
              <w:rPr>
                <w:rFonts w:ascii="Times New Roman" w:hAnsi="Times New Roman" w:cs="Times New Roman"/>
                <w:color w:val="000000"/>
                <w:sz w:val="26"/>
                <w:szCs w:val="26"/>
                <w:lang w:val="vi-VN"/>
              </w:rPr>
            </w:pPr>
          </w:p>
        </w:tc>
      </w:tr>
      <w:tr w:rsidR="000D0A43" w:rsidRPr="007767C4">
        <w:tc>
          <w:tcPr>
            <w:tcW w:w="437"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rPr>
              <w:t>I</w:t>
            </w:r>
            <w:r w:rsidRPr="007767C4">
              <w:rPr>
                <w:rFonts w:ascii="Times New Roman" w:hAnsi="Times New Roman" w:cs="Times New Roman"/>
                <w:color w:val="000000"/>
                <w:sz w:val="26"/>
                <w:szCs w:val="26"/>
                <w:lang w:val="vi-VN"/>
              </w:rPr>
              <w:t>X</w:t>
            </w:r>
          </w:p>
        </w:tc>
        <w:tc>
          <w:tcPr>
            <w:tcW w:w="2402" w:type="pct"/>
          </w:tcPr>
          <w:p w:rsidR="000D0A43" w:rsidRPr="007767C4" w:rsidRDefault="000D0A43" w:rsidP="00362918">
            <w:pPr>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Progress test 2</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502" w:type="pct"/>
          </w:tcPr>
          <w:p w:rsidR="000D0A43" w:rsidRPr="007767C4" w:rsidRDefault="000D0A43" w:rsidP="00362918">
            <w:pPr>
              <w:jc w:val="center"/>
              <w:rPr>
                <w:rFonts w:ascii="Times New Roman" w:hAnsi="Times New Roman" w:cs="Times New Roman"/>
                <w:color w:val="000000"/>
                <w:sz w:val="26"/>
                <w:szCs w:val="26"/>
              </w:rPr>
            </w:pPr>
          </w:p>
        </w:tc>
        <w:tc>
          <w:tcPr>
            <w:tcW w:w="502" w:type="pct"/>
          </w:tcPr>
          <w:p w:rsidR="000D0A43" w:rsidRPr="007767C4" w:rsidRDefault="000D0A43" w:rsidP="00362918">
            <w:pPr>
              <w:jc w:val="center"/>
              <w:rPr>
                <w:rFonts w:ascii="Times New Roman" w:hAnsi="Times New Roman" w:cs="Times New Roman"/>
                <w:color w:val="000000"/>
                <w:sz w:val="26"/>
                <w:szCs w:val="26"/>
                <w:lang w:val="vi-VN"/>
              </w:rPr>
            </w:pPr>
          </w:p>
        </w:tc>
        <w:tc>
          <w:tcPr>
            <w:tcW w:w="655"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w:t>
            </w:r>
          </w:p>
        </w:tc>
      </w:tr>
      <w:tr w:rsidR="000D0A43" w:rsidRPr="007767C4">
        <w:tc>
          <w:tcPr>
            <w:tcW w:w="437" w:type="pct"/>
          </w:tcPr>
          <w:p w:rsidR="000D0A43" w:rsidRPr="007767C4" w:rsidRDefault="000D0A43" w:rsidP="00362918">
            <w:pPr>
              <w:jc w:val="cente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X</w:t>
            </w:r>
          </w:p>
        </w:tc>
        <w:tc>
          <w:tcPr>
            <w:tcW w:w="2402" w:type="pct"/>
          </w:tcPr>
          <w:p w:rsidR="000D0A43" w:rsidRPr="007767C4" w:rsidRDefault="000D0A43" w:rsidP="00362918">
            <w:pPr>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Revision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comprehension:</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Language work: </w:t>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p>
          <w:p w:rsidR="000D0A43" w:rsidRPr="007767C4" w:rsidRDefault="000D0A43" w:rsidP="00362918">
            <w:pPr>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p>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p>
        </w:tc>
        <w:tc>
          <w:tcPr>
            <w:tcW w:w="502"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502" w:type="pct"/>
          </w:tcPr>
          <w:p w:rsidR="000D0A43" w:rsidRPr="007767C4" w:rsidRDefault="000D0A43" w:rsidP="00362918">
            <w:pPr>
              <w:jc w:val="center"/>
              <w:rPr>
                <w:rFonts w:ascii="Times New Roman" w:hAnsi="Times New Roman" w:cs="Times New Roman"/>
                <w:color w:val="000000"/>
                <w:sz w:val="26"/>
                <w:szCs w:val="26"/>
                <w:lang w:val="vi-VN"/>
              </w:rPr>
            </w:pPr>
          </w:p>
        </w:tc>
        <w:tc>
          <w:tcPr>
            <w:tcW w:w="502" w:type="pct"/>
          </w:tcPr>
          <w:p w:rsidR="000D0A43" w:rsidRPr="007767C4" w:rsidRDefault="000D0A43" w:rsidP="00362918">
            <w:pPr>
              <w:jc w:val="center"/>
              <w:rPr>
                <w:rFonts w:ascii="Times New Roman" w:hAnsi="Times New Roman" w:cs="Times New Roman"/>
                <w:color w:val="000000"/>
                <w:sz w:val="26"/>
                <w:szCs w:val="26"/>
              </w:rPr>
            </w:pPr>
          </w:p>
        </w:tc>
        <w:tc>
          <w:tcPr>
            <w:tcW w:w="65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trPr>
          <w:trHeight w:val="415"/>
        </w:trPr>
        <w:tc>
          <w:tcPr>
            <w:tcW w:w="2840" w:type="pct"/>
            <w:gridSpan w:val="2"/>
            <w:vAlign w:val="center"/>
          </w:tcPr>
          <w:p w:rsidR="000D0A43" w:rsidRPr="007767C4" w:rsidRDefault="000D0A43" w:rsidP="00362918">
            <w:pPr>
              <w:keepNext/>
              <w:jc w:val="center"/>
              <w:outlineLvl w:val="1"/>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Cộng</w:t>
            </w:r>
          </w:p>
        </w:tc>
        <w:tc>
          <w:tcPr>
            <w:tcW w:w="502" w:type="pct"/>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30</w:t>
            </w:r>
          </w:p>
        </w:tc>
        <w:tc>
          <w:tcPr>
            <w:tcW w:w="502" w:type="pct"/>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vi-VN"/>
              </w:rPr>
              <w:t>2</w:t>
            </w:r>
            <w:r w:rsidRPr="007767C4">
              <w:rPr>
                <w:rFonts w:ascii="Times New Roman" w:hAnsi="Times New Roman" w:cs="Times New Roman"/>
                <w:b/>
                <w:bCs/>
                <w:color w:val="000000"/>
                <w:sz w:val="26"/>
                <w:szCs w:val="26"/>
              </w:rPr>
              <w:t>8</w:t>
            </w:r>
          </w:p>
        </w:tc>
        <w:tc>
          <w:tcPr>
            <w:tcW w:w="502" w:type="pct"/>
            <w:vAlign w:val="center"/>
          </w:tcPr>
          <w:p w:rsidR="000D0A43" w:rsidRPr="007767C4" w:rsidRDefault="000D0A43" w:rsidP="00362918">
            <w:pPr>
              <w:jc w:val="center"/>
              <w:rPr>
                <w:rFonts w:ascii="Times New Roman" w:hAnsi="Times New Roman" w:cs="Times New Roman"/>
                <w:b/>
                <w:bCs/>
                <w:color w:val="000000"/>
                <w:sz w:val="26"/>
                <w:szCs w:val="26"/>
              </w:rPr>
            </w:pPr>
          </w:p>
        </w:tc>
        <w:tc>
          <w:tcPr>
            <w:tcW w:w="655" w:type="pct"/>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2</w:t>
            </w:r>
          </w:p>
        </w:tc>
      </w:tr>
    </w:tbl>
    <w:p w:rsidR="000D0A43" w:rsidRPr="007767C4" w:rsidRDefault="000D0A43" w:rsidP="00A75B19">
      <w:pPr>
        <w:spacing w:before="120"/>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2. Nội dung chi tiết:</w:t>
      </w:r>
    </w:p>
    <w:p w:rsidR="000D0A43" w:rsidRPr="007767C4" w:rsidRDefault="000D0A43" w:rsidP="00A75B19">
      <w:pPr>
        <w:tabs>
          <w:tab w:val="left" w:pos="709"/>
          <w:tab w:val="left" w:pos="5670"/>
        </w:tabs>
        <w:spacing w:before="24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ab/>
        <w:t xml:space="preserve">Bài 1: </w:t>
      </w:r>
      <w:r w:rsidRPr="007767C4">
        <w:rPr>
          <w:rFonts w:ascii="Times New Roman" w:hAnsi="Times New Roman" w:cs="Times New Roman"/>
          <w:b/>
          <w:bCs/>
          <w:color w:val="000000"/>
          <w:sz w:val="26"/>
          <w:szCs w:val="26"/>
          <w:lang w:val="vi-VN"/>
        </w:rPr>
        <w:t xml:space="preserve">Fundamentals </w:t>
      </w:r>
      <w:r w:rsidRPr="007767C4">
        <w:rPr>
          <w:rFonts w:ascii="Times New Roman" w:hAnsi="Times New Roman" w:cs="Times New Roman"/>
          <w:color w:val="000000"/>
          <w:sz w:val="26"/>
          <w:szCs w:val="26"/>
          <w:lang w:val="vi-VN"/>
        </w:rPr>
        <w:t>(Nguyên tắc cõ bản)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i/>
          <w:iCs/>
          <w:color w:val="000000"/>
          <w:sz w:val="26"/>
          <w:szCs w:val="26"/>
          <w:lang w:val="vi-VN"/>
        </w:rPr>
        <w:t xml:space="preserve">Thời gian: </w:t>
      </w:r>
      <w:r w:rsidRPr="007767C4">
        <w:rPr>
          <w:rFonts w:ascii="Times New Roman" w:hAnsi="Times New Roman" w:cs="Times New Roman"/>
          <w:i/>
          <w:iCs/>
          <w:color w:val="000000"/>
          <w:sz w:val="26"/>
          <w:szCs w:val="26"/>
        </w:rPr>
        <w:t>3</w:t>
      </w:r>
      <w:r w:rsidRPr="007767C4">
        <w:rPr>
          <w:rFonts w:ascii="Times New Roman" w:hAnsi="Times New Roman" w:cs="Times New Roman"/>
          <w:i/>
          <w:iCs/>
          <w:color w:val="000000"/>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Biết cách sử dụng một số từ vựng về các nguyên tắc cõ bản và vận dụng thành thạo các cấu trúc, hiện týợng ngữ pháp của thì hiện tại ðõn giản ðể ðọc, dịch, viết và nói về nguyên tắc cõ bản thuộc ngành </w:t>
      </w:r>
      <w:r w:rsidRPr="007767C4">
        <w:rPr>
          <w:rFonts w:ascii="Times New Roman" w:hAnsi="Times New Roman" w:cs="Times New Roman"/>
          <w:color w:val="000000"/>
          <w:sz w:val="26"/>
          <w:szCs w:val="26"/>
          <w:lang w:val="pt-BR"/>
        </w:rPr>
        <w:t>Lắp ðặt thiết bị lạnh</w:t>
      </w:r>
      <w:r w:rsidRPr="007767C4">
        <w:rPr>
          <w:rFonts w:ascii="Times New Roman" w:hAnsi="Times New Roman" w:cs="Times New Roman"/>
          <w:color w:val="000000"/>
          <w:sz w:val="26"/>
          <w:szCs w:val="26"/>
          <w:lang w:val="vi-VN"/>
        </w:rPr>
        <w:t>.</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Phát triển ðýợc kỹ nãng ðọc, dịch, nói và viết, ðồng thời tãng cýờng kỹ nãng làm việc ðộc lập, làm việc theo cặp, theo nhóm.</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Reading comprehension: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t xml:space="preserve">      </w:t>
      </w:r>
      <w:r w:rsidRPr="007767C4">
        <w:rPr>
          <w:rFonts w:ascii="Times New Roman" w:hAnsi="Times New Roman" w:cs="Times New Roman"/>
          <w:color w:val="000000"/>
          <w:sz w:val="26"/>
          <w:szCs w:val="26"/>
        </w:rPr>
        <w:tab/>
      </w:r>
    </w:p>
    <w:p w:rsidR="000D0A43" w:rsidRPr="007767C4" w:rsidRDefault="000D0A43" w:rsidP="00A75B19">
      <w:pPr>
        <w:numPr>
          <w:ilvl w:val="1"/>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Reading text: Fundamentals</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numPr>
          <w:ilvl w:val="1"/>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Comprehension check:</w:t>
      </w:r>
    </w:p>
    <w:p w:rsidR="000D0A43" w:rsidRPr="007767C4" w:rsidRDefault="000D0A43" w:rsidP="00A75B19">
      <w:pPr>
        <w:numPr>
          <w:ilvl w:val="2"/>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Task 1: Choose A, B, C or D which best completes each sentence</w:t>
      </w:r>
    </w:p>
    <w:p w:rsidR="000D0A43" w:rsidRPr="007767C4" w:rsidRDefault="000D0A43" w:rsidP="00A75B19">
      <w:pPr>
        <w:numPr>
          <w:ilvl w:val="2"/>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Task 2: Indicate whether the sentence or statement is true or false .WRITE ( T) OR ( F)</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1.2.3 Task 3: Answer the questions</w:t>
      </w:r>
      <w:r w:rsidRPr="007767C4">
        <w:rPr>
          <w:rFonts w:ascii="Times New Roman" w:hAnsi="Times New Roman" w:cs="Times New Roman"/>
          <w:i/>
          <w:iCs/>
          <w:color w:val="000000"/>
          <w:sz w:val="26"/>
          <w:szCs w:val="26"/>
          <w:lang w:val="vi-VN"/>
        </w:rPr>
        <w:t>.</w:t>
      </w:r>
    </w:p>
    <w:p w:rsidR="000D0A43" w:rsidRPr="007767C4" w:rsidRDefault="000D0A43" w:rsidP="00A75B19">
      <w:pPr>
        <w:numPr>
          <w:ilvl w:val="0"/>
          <w:numId w:val="3"/>
        </w:numPr>
        <w:ind w:left="0" w:firstLine="0"/>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 xml:space="preserve">Language work: </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t xml:space="preserve">      </w:t>
      </w:r>
      <w:r w:rsidRPr="007767C4">
        <w:rPr>
          <w:rFonts w:ascii="Times New Roman" w:hAnsi="Times New Roman" w:cs="Times New Roman"/>
          <w:color w:val="000000"/>
          <w:sz w:val="26"/>
          <w:szCs w:val="26"/>
        </w:rPr>
        <w:tab/>
      </w:r>
    </w:p>
    <w:p w:rsidR="000D0A43" w:rsidRPr="007767C4" w:rsidRDefault="000D0A43" w:rsidP="00A75B19">
      <w:pPr>
        <w:numPr>
          <w:ilvl w:val="1"/>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Grammar: Present simple</w:t>
      </w:r>
    </w:p>
    <w:p w:rsidR="000D0A43" w:rsidRPr="007767C4" w:rsidRDefault="000D0A43" w:rsidP="00A75B19">
      <w:pPr>
        <w:numPr>
          <w:ilvl w:val="1"/>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Practice:</w:t>
      </w:r>
    </w:p>
    <w:p w:rsidR="000D0A43" w:rsidRPr="007767C4" w:rsidRDefault="000D0A43" w:rsidP="00A75B19">
      <w:pPr>
        <w:numPr>
          <w:ilvl w:val="2"/>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Task 4: Use the set of words and phrases given to make meaningful sentences</w:t>
      </w:r>
    </w:p>
    <w:p w:rsidR="000D0A43" w:rsidRPr="007767C4" w:rsidRDefault="000D0A43" w:rsidP="00A75B19">
      <w:pPr>
        <w:numPr>
          <w:ilvl w:val="2"/>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Task </w:t>
      </w: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Put the set of words and phrases given into the correct order to make meaningful sentences</w:t>
      </w:r>
    </w:p>
    <w:p w:rsidR="000D0A43" w:rsidRPr="007767C4" w:rsidRDefault="000D0A43" w:rsidP="00A75B19">
      <w:pPr>
        <w:numPr>
          <w:ilvl w:val="0"/>
          <w:numId w:val="3"/>
        </w:numPr>
        <w:ind w:left="0" w:firstLine="0"/>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 xml:space="preserve">Translation: </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lang w:val="vi-VN"/>
        </w:rPr>
        <w:tab/>
      </w:r>
    </w:p>
    <w:p w:rsidR="000D0A43" w:rsidRPr="007767C4" w:rsidRDefault="000D0A43" w:rsidP="00A75B19">
      <w:pPr>
        <w:numPr>
          <w:ilvl w:val="1"/>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Task 6: Translate the sentences into Vietnamese.</w:t>
      </w:r>
    </w:p>
    <w:p w:rsidR="000D0A43" w:rsidRPr="007767C4" w:rsidRDefault="000D0A43" w:rsidP="00A75B19">
      <w:pPr>
        <w:numPr>
          <w:ilvl w:val="1"/>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Task 7: Translate the sentences into English..</w:t>
      </w:r>
    </w:p>
    <w:p w:rsidR="000D0A43" w:rsidRPr="007767C4" w:rsidRDefault="000D0A43" w:rsidP="00A75B19">
      <w:pPr>
        <w:numPr>
          <w:ilvl w:val="0"/>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Vocabulary: </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t xml:space="preserve">     </w:t>
      </w:r>
      <w:r w:rsidRPr="007767C4">
        <w:rPr>
          <w:rFonts w:ascii="Times New Roman" w:hAnsi="Times New Roman" w:cs="Times New Roman"/>
          <w:color w:val="000000"/>
          <w:sz w:val="26"/>
          <w:szCs w:val="26"/>
        </w:rPr>
        <w:tab/>
        <w:t xml:space="preserve">     </w:t>
      </w:r>
      <w:r w:rsidRPr="007767C4">
        <w:rPr>
          <w:rFonts w:ascii="Times New Roman" w:hAnsi="Times New Roman" w:cs="Times New Roman"/>
          <w:color w:val="000000"/>
          <w:sz w:val="26"/>
          <w:szCs w:val="26"/>
          <w:lang w:val="vi-VN"/>
        </w:rPr>
        <w:t xml:space="preserve"> </w:t>
      </w:r>
    </w:p>
    <w:p w:rsidR="000D0A43" w:rsidRPr="007767C4" w:rsidRDefault="000D0A43" w:rsidP="00A75B19">
      <w:pPr>
        <w:numPr>
          <w:ilvl w:val="0"/>
          <w:numId w:val="3"/>
        </w:numPr>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Further reading: </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t xml:space="preserve">    </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color w:val="000000"/>
          <w:sz w:val="26"/>
          <w:szCs w:val="26"/>
          <w:lang w:val="vi-VN"/>
        </w:rPr>
      </w:pPr>
    </w:p>
    <w:p w:rsidR="000D0A43" w:rsidRPr="007767C4" w:rsidRDefault="000D0A43" w:rsidP="00A75B19">
      <w:pPr>
        <w:tabs>
          <w:tab w:val="left" w:pos="709"/>
          <w:tab w:val="left" w:pos="567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ab/>
        <w:t xml:space="preserve">Bài 2: </w:t>
      </w:r>
      <w:r w:rsidRPr="007767C4">
        <w:rPr>
          <w:rFonts w:ascii="Times New Roman" w:hAnsi="Times New Roman" w:cs="Times New Roman"/>
          <w:b/>
          <w:bCs/>
          <w:color w:val="000000"/>
          <w:sz w:val="26"/>
          <w:szCs w:val="26"/>
          <w:lang w:val="vi-VN"/>
        </w:rPr>
        <w:t xml:space="preserve">Compressors </w:t>
      </w:r>
      <w:r w:rsidRPr="007767C4">
        <w:rPr>
          <w:rFonts w:ascii="Times New Roman" w:hAnsi="Times New Roman" w:cs="Times New Roman"/>
          <w:color w:val="000000"/>
          <w:sz w:val="26"/>
          <w:szCs w:val="26"/>
          <w:lang w:val="vi-VN"/>
        </w:rPr>
        <w:t>(Máy nén)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rPr>
        <w:t xml:space="preserve">      </w:t>
      </w:r>
      <w:r w:rsidRPr="007767C4">
        <w:rPr>
          <w:rFonts w:ascii="Times New Roman" w:hAnsi="Times New Roman" w:cs="Times New Roman"/>
          <w:i/>
          <w:iCs/>
          <w:color w:val="000000"/>
          <w:sz w:val="26"/>
          <w:szCs w:val="26"/>
          <w:lang w:val="vi-VN"/>
        </w:rPr>
        <w:t xml:space="preserve">Thời gian: </w:t>
      </w:r>
      <w:r>
        <w:rPr>
          <w:rFonts w:ascii="Times New Roman" w:hAnsi="Times New Roman" w:cs="Times New Roman"/>
          <w:i/>
          <w:iCs/>
          <w:color w:val="000000"/>
          <w:sz w:val="26"/>
          <w:szCs w:val="26"/>
        </w:rPr>
        <w:t>4.</w:t>
      </w:r>
      <w:r w:rsidRPr="007767C4">
        <w:rPr>
          <w:rFonts w:ascii="Times New Roman" w:hAnsi="Times New Roman" w:cs="Times New Roman"/>
          <w:i/>
          <w:iCs/>
          <w:color w:val="000000"/>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Biết cách sử dụng một số từ vựng về máy nén và vận dụng thành thạo các cấu trúc, hiện týợng ngữ pháp của thì quá khứ ðõn giản ðể ðọc, dịch, viết và nói về máy nén thuộc ngành </w:t>
      </w:r>
      <w:r w:rsidRPr="007767C4">
        <w:rPr>
          <w:rFonts w:ascii="Times New Roman" w:hAnsi="Times New Roman" w:cs="Times New Roman"/>
          <w:color w:val="000000"/>
          <w:sz w:val="26"/>
          <w:szCs w:val="26"/>
          <w:lang w:val="pt-BR"/>
        </w:rPr>
        <w:t>Lắp ðặt thiết bị lạnh</w:t>
      </w:r>
      <w:r w:rsidRPr="007767C4">
        <w:rPr>
          <w:rFonts w:ascii="Times New Roman" w:hAnsi="Times New Roman" w:cs="Times New Roman"/>
          <w:color w:val="000000"/>
          <w:sz w:val="26"/>
          <w:szCs w:val="26"/>
          <w:lang w:val="vi-VN"/>
        </w:rPr>
        <w:t>.</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Phát triển ðýợc kỹ nãng ðọc, dịch, nói và viết, ðồng thời tãng cýờng kỹ nãng làm việc ðộc lập, làm việc theo cặp, theo nhóm.</w:t>
      </w:r>
    </w:p>
    <w:p w:rsidR="000D0A43" w:rsidRPr="007767C4" w:rsidRDefault="000D0A43" w:rsidP="00A75B19">
      <w:pPr>
        <w:tabs>
          <w:tab w:val="left" w:pos="72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Reading comprehension:</w:t>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 1 giờ</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1.1 Reading text: Compressors</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 Comprehension check:</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1.2.1 Task 1: Choose A, B, C or D which best completes each sentence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1.2.2 Task 2: Indicate whether the sentence or statement is true or false .WRITE ( T) OR ( F)</w:t>
      </w:r>
    </w:p>
    <w:p w:rsidR="000D0A43" w:rsidRPr="007767C4" w:rsidRDefault="000D0A43" w:rsidP="00A75B19">
      <w:pPr>
        <w:numPr>
          <w:ilvl w:val="2"/>
          <w:numId w:val="4"/>
        </w:numPr>
        <w:tabs>
          <w:tab w:val="left" w:pos="709"/>
          <w:tab w:val="left" w:pos="5670"/>
          <w:tab w:val="left" w:pos="6662"/>
          <w:tab w:val="left" w:pos="7513"/>
          <w:tab w:val="left" w:pos="8363"/>
        </w:tabs>
        <w:ind w:left="0" w:firstLine="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Task 3: Answer the questions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2. Language work:</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 xml:space="preserve">Thời gian: </w:t>
      </w:r>
      <w:r w:rsidRPr="007767C4">
        <w:rPr>
          <w:rFonts w:ascii="Times New Roman" w:hAnsi="Times New Roman" w:cs="Times New Roman"/>
          <w:i/>
          <w:iCs/>
          <w:color w:val="000000"/>
          <w:sz w:val="26"/>
          <w:szCs w:val="26"/>
        </w:rPr>
        <w:t>1</w:t>
      </w:r>
      <w:r w:rsidRPr="007767C4">
        <w:rPr>
          <w:rFonts w:ascii="Times New Roman" w:hAnsi="Times New Roman" w:cs="Times New Roman"/>
          <w:i/>
          <w:iCs/>
          <w:color w:val="000000"/>
          <w:sz w:val="26"/>
          <w:szCs w:val="26"/>
          <w:lang w:val="vi-VN"/>
        </w:rPr>
        <w:t xml:space="preserve"> giờ</w:t>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2.1 Grammar: Past simple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 Practice: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2.2.1 Task 4: Use the set of words and phrases given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2.2.2 Task </w:t>
      </w: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Put the set of words and phrases given into the correct order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3. Translation: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gian:1 giờ</w:t>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3.1 Task 6: Translate the sentences into Vietnamese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3.2 Task 7: Translate the sentences into English</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4. Vocabulary:</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 1 giờ</w:t>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xml:space="preserve">. Further reading: </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 1 giờ</w:t>
      </w:r>
      <w:r w:rsidRPr="007767C4">
        <w:rPr>
          <w:rFonts w:ascii="Times New Roman" w:hAnsi="Times New Roman" w:cs="Times New Roman"/>
          <w:color w:val="000000"/>
          <w:sz w:val="26"/>
          <w:szCs w:val="26"/>
          <w:lang w:val="vi-VN"/>
        </w:rPr>
        <w:tab/>
      </w:r>
    </w:p>
    <w:p w:rsidR="000D0A43" w:rsidRPr="007767C4" w:rsidRDefault="000D0A43" w:rsidP="00A75B19">
      <w:pPr>
        <w:tabs>
          <w:tab w:val="left" w:pos="709"/>
          <w:tab w:val="left" w:pos="567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ab/>
      </w:r>
    </w:p>
    <w:p w:rsidR="000D0A43" w:rsidRPr="007767C4" w:rsidRDefault="000D0A43" w:rsidP="00A75B19">
      <w:pPr>
        <w:tabs>
          <w:tab w:val="left" w:pos="709"/>
          <w:tab w:val="left" w:pos="567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ab/>
        <w:t xml:space="preserve">Bài 3: </w:t>
      </w:r>
      <w:r w:rsidRPr="007767C4">
        <w:rPr>
          <w:rFonts w:ascii="Times New Roman" w:hAnsi="Times New Roman" w:cs="Times New Roman"/>
          <w:b/>
          <w:bCs/>
          <w:color w:val="000000"/>
          <w:sz w:val="26"/>
          <w:szCs w:val="26"/>
          <w:lang w:val="vi-VN"/>
        </w:rPr>
        <w:t xml:space="preserve">Installation and Construction </w:t>
      </w:r>
      <w:r w:rsidRPr="007767C4">
        <w:rPr>
          <w:rFonts w:ascii="Times New Roman" w:hAnsi="Times New Roman" w:cs="Times New Roman"/>
          <w:color w:val="000000"/>
          <w:sz w:val="26"/>
          <w:szCs w:val="26"/>
          <w:lang w:val="vi-VN"/>
        </w:rPr>
        <w:t>(Lắp ðặt)</w:t>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 xml:space="preserve">Thời gian: </w:t>
      </w:r>
      <w:r w:rsidRPr="007767C4">
        <w:rPr>
          <w:rFonts w:ascii="Times New Roman" w:hAnsi="Times New Roman" w:cs="Times New Roman"/>
          <w:i/>
          <w:iCs/>
          <w:color w:val="000000"/>
          <w:sz w:val="26"/>
          <w:szCs w:val="26"/>
        </w:rPr>
        <w:t>3</w:t>
      </w:r>
      <w:r w:rsidRPr="007767C4">
        <w:rPr>
          <w:rFonts w:ascii="Times New Roman" w:hAnsi="Times New Roman" w:cs="Times New Roman"/>
          <w:i/>
          <w:iCs/>
          <w:color w:val="000000"/>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Biết cách sử dụng một số từ vựng về lắp ðặt thiết bị và vận dụng thành thạo các cấu trúc, hiện týợng ngữ pháp về câu bị ðộng ở thể hiện tại và quá khứ ðể ðọc, dịch, viết và nói về công việc lắp ðặt thuộc ngành </w:t>
      </w:r>
      <w:r w:rsidRPr="007767C4">
        <w:rPr>
          <w:rFonts w:ascii="Times New Roman" w:hAnsi="Times New Roman" w:cs="Times New Roman"/>
          <w:color w:val="000000"/>
          <w:sz w:val="26"/>
          <w:szCs w:val="26"/>
          <w:lang w:val="pt-BR"/>
        </w:rPr>
        <w:t>Lắp ðặt thiết bị lạnh</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Phát triển ðýợc kỹ nãng ðọc, dịch, nói và viết, ðồng thời tãng cýờng kỹ nãng làm việc ðộc lập, làm việc theo cặp, theo nhóm.</w:t>
      </w:r>
    </w:p>
    <w:p w:rsidR="000D0A43" w:rsidRPr="007767C4" w:rsidRDefault="000D0A43" w:rsidP="00A75B19">
      <w:pPr>
        <w:tabs>
          <w:tab w:val="left" w:pos="72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Reading comprehension:</w:t>
      </w:r>
      <w:r w:rsidRPr="007767C4">
        <w:rPr>
          <w:rFonts w:ascii="Times New Roman" w:hAnsi="Times New Roman" w:cs="Times New Roman"/>
          <w:color w:val="000000"/>
          <w:sz w:val="26"/>
          <w:szCs w:val="26"/>
          <w:lang w:val="vi-VN"/>
        </w:rPr>
        <w:tab/>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1.1 Reading text: Installation and construction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 Comprehension check</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1.2.1 Task 1: Choose A, B, C or D which best completes each sentence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1.2.2 Task 2: Indicate whether the sentence or statement is true or false .WRITE ( T) OR ( F)</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1.2.3 Task 3: Answer the  questions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2. Language work:</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2.1 Grammar: Passive voice of Present and Past</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 Practice: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2.2.1 Task 4: Use the set of words and phrases given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2.2.2 Task </w:t>
      </w: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Put the set of words and phrases given into the correct order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3. Translation: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3.1 Task 6: Translate the sentences into Vietnamese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3.2 Task 7: Translate the sentences into English..</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4. Vocabulary: </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Further reading:</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p>
    <w:p w:rsidR="000D0A43" w:rsidRPr="007767C4" w:rsidRDefault="000D0A43" w:rsidP="00A75B19">
      <w:pPr>
        <w:tabs>
          <w:tab w:val="left" w:pos="709"/>
          <w:tab w:val="left" w:pos="5670"/>
        </w:tabs>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Bài 4: </w:t>
      </w:r>
      <w:r w:rsidRPr="007767C4">
        <w:rPr>
          <w:rFonts w:ascii="Times New Roman" w:hAnsi="Times New Roman" w:cs="Times New Roman"/>
          <w:b/>
          <w:bCs/>
          <w:color w:val="000000"/>
          <w:sz w:val="26"/>
          <w:szCs w:val="26"/>
          <w:lang w:val="vi-VN"/>
        </w:rPr>
        <w:t>Commissioning and</w:t>
      </w:r>
      <w:r w:rsidRPr="007767C4">
        <w:rPr>
          <w:rFonts w:ascii="Times New Roman" w:hAnsi="Times New Roman" w:cs="Times New Roman"/>
          <w:color w:val="000000"/>
          <w:sz w:val="26"/>
          <w:szCs w:val="26"/>
          <w:lang w:val="vi-VN"/>
        </w:rPr>
        <w:t xml:space="preserve"> </w:t>
      </w:r>
      <w:r w:rsidRPr="007767C4">
        <w:rPr>
          <w:rFonts w:ascii="Times New Roman" w:hAnsi="Times New Roman" w:cs="Times New Roman"/>
          <w:b/>
          <w:bCs/>
          <w:color w:val="000000"/>
          <w:sz w:val="26"/>
          <w:szCs w:val="26"/>
          <w:lang w:val="vi-VN"/>
        </w:rPr>
        <w:t xml:space="preserve">Maintenance  </w:t>
      </w:r>
      <w:r w:rsidRPr="007767C4">
        <w:rPr>
          <w:rFonts w:ascii="Times New Roman" w:hAnsi="Times New Roman" w:cs="Times New Roman"/>
          <w:color w:val="000000"/>
          <w:sz w:val="26"/>
          <w:szCs w:val="26"/>
          <w:lang w:val="vi-VN"/>
        </w:rPr>
        <w:t xml:space="preserve">(bảo dýỡng)  </w:t>
      </w:r>
    </w:p>
    <w:p w:rsidR="000D0A43" w:rsidRPr="007767C4" w:rsidRDefault="000D0A43" w:rsidP="00A75B19">
      <w:pPr>
        <w:tabs>
          <w:tab w:val="left" w:pos="709"/>
          <w:tab w:val="left" w:pos="5670"/>
        </w:tabs>
        <w:jc w:val="right"/>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 xml:space="preserve">Thời gian: </w:t>
      </w:r>
      <w:r w:rsidRPr="007767C4">
        <w:rPr>
          <w:rFonts w:ascii="Times New Roman" w:hAnsi="Times New Roman" w:cs="Times New Roman"/>
          <w:i/>
          <w:iCs/>
          <w:color w:val="000000"/>
          <w:sz w:val="26"/>
          <w:szCs w:val="26"/>
        </w:rPr>
        <w:t>2</w:t>
      </w:r>
      <w:r w:rsidRPr="007767C4">
        <w:rPr>
          <w:rFonts w:ascii="Times New Roman" w:hAnsi="Times New Roman" w:cs="Times New Roman"/>
          <w:i/>
          <w:iCs/>
          <w:color w:val="000000"/>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Biết cách sử dụng một số từ vựng về lắp ðặt thiết bị và vận dụng thành thạo các cấu trúc, hiện týợng ngữ pháp về mệnh ðề ðiều kiện ðể ðọc, dịch, viết và nói về công việc bảo dýỡng thuộc ngành </w:t>
      </w:r>
      <w:r w:rsidRPr="007767C4">
        <w:rPr>
          <w:rFonts w:ascii="Times New Roman" w:hAnsi="Times New Roman" w:cs="Times New Roman"/>
          <w:color w:val="000000"/>
          <w:sz w:val="26"/>
          <w:szCs w:val="26"/>
          <w:lang w:val="pt-BR"/>
        </w:rPr>
        <w:t>Lắp ðặt thiết bị lạnh</w:t>
      </w:r>
      <w:r w:rsidRPr="007767C4">
        <w:rPr>
          <w:rFonts w:ascii="Times New Roman" w:hAnsi="Times New Roman" w:cs="Times New Roman"/>
          <w:color w:val="000000"/>
          <w:sz w:val="26"/>
          <w:szCs w:val="26"/>
          <w:lang w:val="vi-VN"/>
        </w:rPr>
        <w:t>.</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Phát triển ðýợc kỹ nãng ðọc, dịch, nói và viết, ðồng thời tãng cýờng kỹ nãng làm việc ðộc lập, làm việc theo cặp, theo nhóm.</w:t>
      </w:r>
    </w:p>
    <w:p w:rsidR="000D0A43" w:rsidRPr="007767C4" w:rsidRDefault="000D0A43" w:rsidP="00A75B19">
      <w:pPr>
        <w:tabs>
          <w:tab w:val="left" w:pos="72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Reading comprehension:</w:t>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 1 giờ</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1.1 Reading text: Maintenance</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 Comprehension check:</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1.2.1 Task 1: </w:t>
      </w:r>
      <w:r w:rsidRPr="007767C4">
        <w:rPr>
          <w:rFonts w:ascii="Times New Roman" w:hAnsi="Times New Roman" w:cs="Times New Roman"/>
          <w:i/>
          <w:iCs/>
          <w:color w:val="000000"/>
          <w:sz w:val="26"/>
          <w:szCs w:val="26"/>
          <w:lang w:val="vi-VN"/>
        </w:rPr>
        <w:t>Ch</w:t>
      </w:r>
      <w:r w:rsidRPr="007767C4">
        <w:rPr>
          <w:rFonts w:ascii="Times New Roman" w:hAnsi="Times New Roman" w:cs="Times New Roman"/>
          <w:color w:val="000000"/>
          <w:sz w:val="26"/>
          <w:szCs w:val="26"/>
          <w:lang w:val="vi-VN"/>
        </w:rPr>
        <w:t>oose A, B, C or D which best completes each sentence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1.2.2 Task 2: Indicate whether the sentence or statement is true or false .WRITE ( T) OR ( F)</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1.2.3 Task 3: Answer the  questions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2. Language work:</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 xml:space="preserve">Thời gian: </w:t>
      </w:r>
      <w:r w:rsidRPr="007767C4">
        <w:rPr>
          <w:rFonts w:ascii="Times New Roman" w:hAnsi="Times New Roman" w:cs="Times New Roman"/>
          <w:i/>
          <w:iCs/>
          <w:color w:val="000000"/>
          <w:sz w:val="26"/>
          <w:szCs w:val="26"/>
        </w:rPr>
        <w:t>1</w:t>
      </w:r>
      <w:r w:rsidRPr="007767C4">
        <w:rPr>
          <w:rFonts w:ascii="Times New Roman" w:hAnsi="Times New Roman" w:cs="Times New Roman"/>
          <w:i/>
          <w:iCs/>
          <w:color w:val="000000"/>
          <w:sz w:val="26"/>
          <w:szCs w:val="26"/>
          <w:lang w:val="vi-VN"/>
        </w:rPr>
        <w:t xml:space="preserve"> giờ</w:t>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2.1 Grammar: Relative Clauses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 Practice: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2.2.1 Task 4: Use the set of words and phrases given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2.2.2 Task </w:t>
      </w: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Put the set of words and phrases given into the correct order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3. Translation: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 1 giờ</w:t>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3.1 Task 6: Translate the sentences into Vietnamese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3.2 Task 7: Translate the sentences into English..</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4. Vocabulary:</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 1 giờ</w:t>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Further reading:</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 1 giờ</w:t>
      </w:r>
    </w:p>
    <w:p w:rsidR="000D0A43" w:rsidRPr="007767C4" w:rsidRDefault="000D0A43" w:rsidP="00A75B19">
      <w:pPr>
        <w:jc w:val="both"/>
        <w:rPr>
          <w:rFonts w:ascii="Times New Roman" w:hAnsi="Times New Roman" w:cs="Times New Roman"/>
          <w:color w:val="000000"/>
          <w:sz w:val="26"/>
          <w:szCs w:val="26"/>
          <w:lang w:val="vi-VN"/>
        </w:rPr>
      </w:pPr>
    </w:p>
    <w:p w:rsidR="000D0A43" w:rsidRPr="007767C4" w:rsidRDefault="000D0A43" w:rsidP="00A75B19">
      <w:pPr>
        <w:tabs>
          <w:tab w:val="left" w:pos="709"/>
          <w:tab w:val="left" w:pos="5670"/>
        </w:tabs>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Bài </w:t>
      </w: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xml:space="preserve">: </w:t>
      </w:r>
      <w:r w:rsidRPr="007767C4">
        <w:rPr>
          <w:rFonts w:ascii="Times New Roman" w:hAnsi="Times New Roman" w:cs="Times New Roman"/>
          <w:b/>
          <w:bCs/>
          <w:color w:val="000000"/>
          <w:sz w:val="26"/>
          <w:szCs w:val="26"/>
          <w:lang w:val="vi-VN"/>
        </w:rPr>
        <w:t xml:space="preserve">Air-conditioning  </w:t>
      </w:r>
      <w:r w:rsidRPr="007767C4">
        <w:rPr>
          <w:rFonts w:ascii="Times New Roman" w:hAnsi="Times New Roman" w:cs="Times New Roman"/>
          <w:color w:val="000000"/>
          <w:sz w:val="26"/>
          <w:szCs w:val="26"/>
          <w:lang w:val="vi-VN"/>
        </w:rPr>
        <w:t>(Ðiều hòa không khí)</w:t>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 xml:space="preserve">Thời gian: </w:t>
      </w:r>
      <w:r w:rsidRPr="007767C4">
        <w:rPr>
          <w:rFonts w:ascii="Times New Roman" w:hAnsi="Times New Roman" w:cs="Times New Roman"/>
          <w:i/>
          <w:iCs/>
          <w:color w:val="000000"/>
          <w:sz w:val="26"/>
          <w:szCs w:val="26"/>
        </w:rPr>
        <w:t>3</w:t>
      </w:r>
      <w:r w:rsidRPr="007767C4">
        <w:rPr>
          <w:rFonts w:ascii="Times New Roman" w:hAnsi="Times New Roman" w:cs="Times New Roman"/>
          <w:i/>
          <w:iCs/>
          <w:color w:val="000000"/>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Biết cách sử dụng một số từ vựng về lắp ðặt thiết bị và vận dụng thành thạo các cấu trúc, hiện týợng ngữ pháp về chỉ dẫn ðể ðọc, dịch, viết và nói về </w:t>
      </w:r>
      <w:r w:rsidRPr="007767C4">
        <w:rPr>
          <w:rFonts w:ascii="Times New Roman" w:hAnsi="Times New Roman" w:cs="Times New Roman"/>
          <w:color w:val="000000"/>
          <w:sz w:val="26"/>
          <w:szCs w:val="26"/>
          <w:lang w:val="pt-BR"/>
        </w:rPr>
        <w:t>Lắp ðặt thiết bị lạnh</w:t>
      </w:r>
      <w:r w:rsidRPr="007767C4">
        <w:rPr>
          <w:rFonts w:ascii="Times New Roman" w:hAnsi="Times New Roman" w:cs="Times New Roman"/>
          <w:color w:val="000000"/>
          <w:sz w:val="26"/>
          <w:szCs w:val="26"/>
          <w:lang w:val="vi-VN"/>
        </w:rPr>
        <w:t>.</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Phát triển ðýợc kỹ nãng ðọc, dịch, nói và viết, ðồng thời tãng cýờng kỹ nãng làm việc ðộc lập, làm việc theo cặp, theo nhóm.</w:t>
      </w:r>
    </w:p>
    <w:p w:rsidR="000D0A43" w:rsidRPr="007767C4" w:rsidRDefault="000D0A43" w:rsidP="00A75B19">
      <w:pPr>
        <w:tabs>
          <w:tab w:val="left" w:pos="72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Reading comprehension:</w:t>
      </w:r>
      <w:r w:rsidRPr="007767C4">
        <w:rPr>
          <w:rFonts w:ascii="Times New Roman" w:hAnsi="Times New Roman" w:cs="Times New Roman"/>
          <w:color w:val="000000"/>
          <w:sz w:val="26"/>
          <w:szCs w:val="26"/>
          <w:lang w:val="vi-VN"/>
        </w:rPr>
        <w:tab/>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1.1 Reading text: Air-conditioning</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 Comprehension check:</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1.2.1 Task 1: Choose A, B, C or D which best completes each sentence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1.2.2 Task 2: Indicate whether the sentence or statement is true or false .WRITE ( T) OR ( F)</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1.2.3 Task 3: Answer the following questions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2. Language work:</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2.1 Grammar: Instructions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 Practice: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2.2.1 Task 4: Use the set of words and phrases given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2.2.2 Task </w:t>
      </w: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Put the set of words and phrases given into the correct order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3. Translation: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3.1. Task 6: Translate the sentences into Vietnamese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3.2. Task 7: Translate the sentences into English..</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4. Vocabulary:</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Further reading:</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p>
    <w:p w:rsidR="000D0A43" w:rsidRPr="007767C4" w:rsidRDefault="000D0A43" w:rsidP="00A75B19">
      <w:pPr>
        <w:tabs>
          <w:tab w:val="left" w:pos="709"/>
          <w:tab w:val="left" w:pos="567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ab/>
        <w:t xml:space="preserve">Bài 6: </w:t>
      </w:r>
      <w:r w:rsidRPr="007767C4">
        <w:rPr>
          <w:rFonts w:ascii="Times New Roman" w:hAnsi="Times New Roman" w:cs="Times New Roman"/>
          <w:b/>
          <w:bCs/>
          <w:color w:val="000000"/>
          <w:sz w:val="26"/>
          <w:szCs w:val="26"/>
          <w:lang w:val="vi-VN"/>
        </w:rPr>
        <w:t xml:space="preserve">Heat pumps and heat recovery  </w:t>
      </w:r>
      <w:r w:rsidRPr="007767C4">
        <w:rPr>
          <w:rFonts w:ascii="Times New Roman" w:hAnsi="Times New Roman" w:cs="Times New Roman"/>
          <w:color w:val="000000"/>
          <w:sz w:val="26"/>
          <w:szCs w:val="26"/>
          <w:lang w:val="vi-VN"/>
        </w:rPr>
        <w:t>(Bõm nhiệt và khôi phục nhiệt)</w:t>
      </w:r>
    </w:p>
    <w:p w:rsidR="000D0A43" w:rsidRPr="007767C4" w:rsidRDefault="000D0A43" w:rsidP="00A75B19">
      <w:pPr>
        <w:tabs>
          <w:tab w:val="left" w:pos="709"/>
          <w:tab w:val="left" w:pos="5670"/>
        </w:tabs>
        <w:jc w:val="right"/>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 xml:space="preserve">Thời gian: </w:t>
      </w:r>
      <w:r>
        <w:rPr>
          <w:rFonts w:ascii="Times New Roman" w:hAnsi="Times New Roman" w:cs="Times New Roman"/>
          <w:i/>
          <w:iCs/>
          <w:color w:val="000000"/>
          <w:sz w:val="26"/>
          <w:szCs w:val="26"/>
        </w:rPr>
        <w:t>4.</w:t>
      </w:r>
      <w:r w:rsidRPr="007767C4">
        <w:rPr>
          <w:rFonts w:ascii="Times New Roman" w:hAnsi="Times New Roman" w:cs="Times New Roman"/>
          <w:i/>
          <w:iCs/>
          <w:color w:val="000000"/>
          <w:sz w:val="26"/>
          <w:szCs w:val="26"/>
          <w:lang w:val="vi-VN"/>
        </w:rPr>
        <w:t xml:space="preserve"> giờ</w:t>
      </w:r>
    </w:p>
    <w:p w:rsidR="000D0A43" w:rsidRPr="007767C4" w:rsidRDefault="000D0A43" w:rsidP="00A75B19">
      <w:pPr>
        <w:jc w:val="both"/>
        <w:rPr>
          <w:rFonts w:ascii="Times New Roman" w:hAnsi="Times New Roman" w:cs="Times New Roman"/>
          <w:i/>
          <w:iCs/>
          <w:color w:val="000000"/>
          <w:sz w:val="26"/>
          <w:szCs w:val="26"/>
          <w:lang w:val="vi-VN"/>
        </w:rPr>
      </w:pPr>
      <w:r w:rsidRPr="007767C4">
        <w:rPr>
          <w:rFonts w:ascii="Times New Roman" w:hAnsi="Times New Roman" w:cs="Times New Roman"/>
          <w:i/>
          <w:iCs/>
          <w:color w:val="000000"/>
          <w:sz w:val="26"/>
          <w:szCs w:val="26"/>
          <w:lang w:val="vi-VN"/>
        </w:rPr>
        <w:t>Mục tiêu:</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Biết cách sử dụng một số từ vựng về lắp ðặt thiết bị và vận dụng thành thạo các cấu trúc, hiện týợng ngữ pháp về mệnh ðề thời gian ðể ðọc, dịch, viết và nói về bõm nhiệt và khôi phục nhiệt thuộc ngành </w:t>
      </w:r>
      <w:r w:rsidRPr="007767C4">
        <w:rPr>
          <w:rFonts w:ascii="Times New Roman" w:hAnsi="Times New Roman" w:cs="Times New Roman"/>
          <w:color w:val="000000"/>
          <w:sz w:val="26"/>
          <w:szCs w:val="26"/>
          <w:lang w:val="pt-BR"/>
        </w:rPr>
        <w:t>Lắp ðặt thiết bị lạnh</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Phát triển ðýợc kỹ nãng ðọc, dịch, nói và viết, ðồng thời tãng cýờng kỹ nãng làm việc ðộc lập, làm việc theo cặp, theo nhóm.</w:t>
      </w:r>
    </w:p>
    <w:p w:rsidR="000D0A43" w:rsidRPr="007767C4" w:rsidRDefault="000D0A43" w:rsidP="00A75B19">
      <w:pPr>
        <w:tabs>
          <w:tab w:val="left" w:pos="72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Reading comprehension:</w:t>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gian:1 giờ</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1.1 Reading text: Air-conditioning</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 Comprehension check:</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1.2.1 Task 1: Choose A, B, C or D which best completes each sentence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1.2.2 Task 2: Indicate whether the sentence or statement is true or false .WRITE ( T) OR ( F)</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1.2.3 Task 3: Answer the following questions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2. Language work:</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 xml:space="preserve">Thời gian: </w:t>
      </w:r>
      <w:r w:rsidRPr="007767C4">
        <w:rPr>
          <w:rFonts w:ascii="Times New Roman" w:hAnsi="Times New Roman" w:cs="Times New Roman"/>
          <w:i/>
          <w:iCs/>
          <w:color w:val="000000"/>
          <w:sz w:val="26"/>
          <w:szCs w:val="26"/>
        </w:rPr>
        <w:t xml:space="preserve">1 </w:t>
      </w:r>
      <w:r w:rsidRPr="007767C4">
        <w:rPr>
          <w:rFonts w:ascii="Times New Roman" w:hAnsi="Times New Roman" w:cs="Times New Roman"/>
          <w:i/>
          <w:iCs/>
          <w:color w:val="000000"/>
          <w:sz w:val="26"/>
          <w:szCs w:val="26"/>
          <w:lang w:val="vi-VN"/>
        </w:rPr>
        <w:t>giờ</w:t>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2.1 Grammar: Instructions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 Practice: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2.2.1 Task 4: Use the set of words and phrases given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2.2.2 Task </w:t>
      </w: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Put the set of words and phrases given into the correct order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3. Translation: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gian:1 giờ</w:t>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3.1. Task 6: Translate the sentences into Vietnamese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3.2. Task 7: Translate the sentences into English..</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4. Vocabulary:</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 1 giờ</w:t>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Further reading:</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i/>
          <w:iCs/>
          <w:color w:val="000000"/>
          <w:sz w:val="26"/>
          <w:szCs w:val="26"/>
          <w:lang w:val="vi-VN"/>
        </w:rPr>
        <w:t>Thời gian: 1giờ</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p>
    <w:p w:rsidR="000D0A43" w:rsidRPr="007767C4" w:rsidRDefault="000D0A43" w:rsidP="00A75B19">
      <w:pPr>
        <w:tabs>
          <w:tab w:val="left" w:pos="709"/>
          <w:tab w:val="left" w:pos="5670"/>
        </w:tabs>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Bài 7: </w:t>
      </w:r>
      <w:r w:rsidRPr="007767C4">
        <w:rPr>
          <w:rFonts w:ascii="Times New Roman" w:hAnsi="Times New Roman" w:cs="Times New Roman"/>
          <w:b/>
          <w:bCs/>
          <w:color w:val="000000"/>
          <w:sz w:val="26"/>
          <w:szCs w:val="26"/>
          <w:lang w:val="vi-VN"/>
        </w:rPr>
        <w:t>Careers and job aids (</w:t>
      </w:r>
      <w:r w:rsidRPr="007767C4">
        <w:rPr>
          <w:rFonts w:ascii="Times New Roman" w:hAnsi="Times New Roman" w:cs="Times New Roman"/>
          <w:color w:val="000000"/>
          <w:sz w:val="26"/>
          <w:szCs w:val="26"/>
          <w:lang w:val="vi-VN"/>
        </w:rPr>
        <w:t>Nghề nghiệp và hỗ trợ xin việc)</w:t>
      </w:r>
    </w:p>
    <w:p w:rsidR="000D0A43" w:rsidRPr="007767C4" w:rsidRDefault="000D0A43" w:rsidP="00A75B19">
      <w:pPr>
        <w:tabs>
          <w:tab w:val="left" w:pos="709"/>
          <w:tab w:val="left" w:pos="5670"/>
        </w:tabs>
        <w:jc w:val="right"/>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Thời gian:</w:t>
      </w:r>
      <w:r w:rsidRPr="007767C4">
        <w:rPr>
          <w:rFonts w:ascii="Times New Roman" w:hAnsi="Times New Roman" w:cs="Times New Roman"/>
          <w:i/>
          <w:iCs/>
          <w:color w:val="000000"/>
          <w:sz w:val="26"/>
          <w:szCs w:val="26"/>
        </w:rPr>
        <w:t>3</w:t>
      </w:r>
      <w:r w:rsidRPr="007767C4">
        <w:rPr>
          <w:rFonts w:ascii="Times New Roman" w:hAnsi="Times New Roman" w:cs="Times New Roman"/>
          <w:i/>
          <w:iCs/>
          <w:color w:val="000000"/>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Biết cách sử dụng một số từ vựng về lắp ðặt thiết bị và vận dụng thành thạo các cấu trúc, hiện týợng ngữ pháp về liên từ ðể ðọc, dịch, viết và nói về nghề nghiệp và hỗ trợ xin việc thuộc ngành </w:t>
      </w:r>
      <w:r w:rsidRPr="007767C4">
        <w:rPr>
          <w:rFonts w:ascii="Times New Roman" w:hAnsi="Times New Roman" w:cs="Times New Roman"/>
          <w:color w:val="000000"/>
          <w:sz w:val="26"/>
          <w:szCs w:val="26"/>
          <w:lang w:val="pt-BR"/>
        </w:rPr>
        <w:t>Lắp ðặt thiết bị lạnh</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Phát triển ðýợc kỹ nãng ðọc, dịch, nói và viết, ðồng thời tãng cýờng kỹ nãng làm việc ðộc lập, làm việc theo cặp, theo nhóm.</w:t>
      </w:r>
    </w:p>
    <w:p w:rsidR="000D0A43" w:rsidRPr="007767C4" w:rsidRDefault="000D0A43" w:rsidP="00A75B19">
      <w:pPr>
        <w:jc w:val="both"/>
        <w:rPr>
          <w:rFonts w:ascii="Times New Roman" w:hAnsi="Times New Roman" w:cs="Times New Roman"/>
          <w:color w:val="000000"/>
          <w:sz w:val="26"/>
          <w:szCs w:val="26"/>
        </w:rPr>
      </w:pPr>
    </w:p>
    <w:p w:rsidR="000D0A43" w:rsidRPr="007767C4" w:rsidRDefault="000D0A43" w:rsidP="00A75B19">
      <w:pPr>
        <w:tabs>
          <w:tab w:val="left" w:pos="72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Reading comprehension:</w:t>
      </w:r>
      <w:r w:rsidRPr="007767C4">
        <w:rPr>
          <w:rFonts w:ascii="Times New Roman" w:hAnsi="Times New Roman" w:cs="Times New Roman"/>
          <w:color w:val="000000"/>
          <w:sz w:val="26"/>
          <w:szCs w:val="26"/>
          <w:lang w:val="vi-VN"/>
        </w:rPr>
        <w:tab/>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1.1 Reading text: Air-conditioning</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 Comprehension check:</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1.2.1 Task 1: Choose A, B, C or D which best completes each sentence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1.2.2 Task 2: Indicate whether the sentence or statement is true or false .WRITE ( T) OR ( F)</w:t>
      </w:r>
    </w:p>
    <w:p w:rsidR="000D0A43" w:rsidRPr="007767C4" w:rsidRDefault="000D0A43" w:rsidP="00A75B19">
      <w:pPr>
        <w:tabs>
          <w:tab w:val="left" w:pos="709"/>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1.2.3 Task 3: Answer the following questions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2. Language work:</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2.1 Grammar: Instructions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 Practice: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2.2.1 Task 4: Use the set of words and phrases given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2.2.2 Task </w:t>
      </w: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Put the set of words and phrases given into the correct order to make meaningful sentences</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3. Translation:</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3.1. Task 6: Translate the sentences into Vietnamese</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3.2. Task 7: Translate the sentences into English..</w:t>
      </w:r>
    </w:p>
    <w:p w:rsidR="000D0A43" w:rsidRPr="007767C4" w:rsidRDefault="000D0A43" w:rsidP="00A75B19">
      <w:pPr>
        <w:tabs>
          <w:tab w:val="left" w:pos="5670"/>
          <w:tab w:val="left" w:pos="6662"/>
          <w:tab w:val="left" w:pos="7513"/>
          <w:tab w:val="left" w:pos="8363"/>
        </w:tabs>
        <w:jc w:val="both"/>
        <w:rPr>
          <w:rFonts w:ascii="Times New Roman" w:hAnsi="Times New Roman" w:cs="Times New Roman"/>
          <w:b/>
          <w:bCs/>
          <w:color w:val="000000"/>
          <w:sz w:val="26"/>
          <w:szCs w:val="26"/>
          <w:lang w:val="vi-VN"/>
        </w:rPr>
      </w:pPr>
      <w:r w:rsidRPr="007767C4">
        <w:rPr>
          <w:rFonts w:ascii="Times New Roman" w:hAnsi="Times New Roman" w:cs="Times New Roman"/>
          <w:color w:val="000000"/>
          <w:sz w:val="26"/>
          <w:szCs w:val="26"/>
          <w:lang w:val="vi-VN"/>
        </w:rPr>
        <w:t>4. Vocabulary:</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r w:rsidRPr="007767C4">
        <w:rPr>
          <w:rFonts w:ascii="Times New Roman" w:hAnsi="Times New Roman" w:cs="Times New Roman"/>
          <w:b/>
          <w:bCs/>
          <w:color w:val="000000"/>
          <w:sz w:val="26"/>
          <w:szCs w:val="26"/>
          <w:lang w:val="vi-VN"/>
        </w:rPr>
        <w:tab/>
      </w:r>
    </w:p>
    <w:p w:rsidR="000D0A43" w:rsidRPr="007767C4" w:rsidRDefault="000D0A43" w:rsidP="00A75B19">
      <w:pPr>
        <w:tabs>
          <w:tab w:val="left" w:pos="5670"/>
          <w:tab w:val="left" w:pos="6662"/>
          <w:tab w:val="left" w:pos="7513"/>
          <w:tab w:val="left" w:pos="8363"/>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Further reading:</w:t>
      </w:r>
      <w:r w:rsidRPr="007767C4">
        <w:rPr>
          <w:rFonts w:ascii="Times New Roman" w:hAnsi="Times New Roman" w:cs="Times New Roman"/>
          <w:color w:val="000000"/>
          <w:sz w:val="26"/>
          <w:szCs w:val="26"/>
          <w:lang w:val="vi-VN"/>
        </w:rPr>
        <w:tab/>
      </w:r>
      <w:r w:rsidRPr="007767C4">
        <w:rPr>
          <w:rFonts w:ascii="Times New Roman" w:hAnsi="Times New Roman" w:cs="Times New Roman"/>
          <w:color w:val="000000"/>
          <w:sz w:val="26"/>
          <w:szCs w:val="26"/>
          <w:lang w:val="vi-VN"/>
        </w:rPr>
        <w:tab/>
      </w:r>
    </w:p>
    <w:p w:rsidR="000D0A43" w:rsidRPr="007767C4" w:rsidRDefault="000D0A43" w:rsidP="00A75B19">
      <w:pPr>
        <w:jc w:val="both"/>
        <w:rPr>
          <w:rFonts w:ascii="Times New Roman" w:hAnsi="Times New Roman" w:cs="Times New Roman"/>
          <w:b/>
          <w:bCs/>
          <w:color w:val="000000"/>
          <w:sz w:val="26"/>
          <w:szCs w:val="26"/>
          <w:lang w:val="vi-VN"/>
        </w:rPr>
      </w:pPr>
    </w:p>
    <w:p w:rsidR="000D0A43" w:rsidRPr="007767C4" w:rsidRDefault="000D0A43" w:rsidP="00A75B19">
      <w:pPr>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IV. ÐIỀU KIỆN THỰC HIỆN CHÝÕNG TRÌNH:</w:t>
      </w:r>
    </w:p>
    <w:p w:rsidR="000D0A43" w:rsidRPr="007767C4" w:rsidRDefault="000D0A43" w:rsidP="00A75B19">
      <w:pPr>
        <w:jc w:val="both"/>
        <w:outlineLvl w:val="0"/>
        <w:rPr>
          <w:rFonts w:ascii="Times New Roman" w:hAnsi="Times New Roman" w:cs="Times New Roman"/>
          <w:color w:val="000000"/>
          <w:sz w:val="26"/>
          <w:szCs w:val="26"/>
          <w:lang w:val="sv-SE"/>
        </w:rPr>
      </w:pPr>
      <w:r w:rsidRPr="007767C4">
        <w:rPr>
          <w:rFonts w:ascii="Times New Roman" w:hAnsi="Times New Roman" w:cs="Times New Roman"/>
          <w:color w:val="000000"/>
          <w:sz w:val="26"/>
          <w:szCs w:val="26"/>
          <w:lang w:val="sv-SE"/>
        </w:rPr>
        <w:t xml:space="preserve">1. Lớp học /Phòng thực hành: </w:t>
      </w:r>
    </w:p>
    <w:p w:rsidR="000D0A43" w:rsidRPr="007767C4" w:rsidRDefault="000D0A43" w:rsidP="00A75B19">
      <w:pPr>
        <w:ind w:firstLine="312"/>
        <w:jc w:val="both"/>
        <w:outlineLvl w:val="0"/>
        <w:rPr>
          <w:rFonts w:ascii="Times New Roman" w:hAnsi="Times New Roman" w:cs="Times New Roman"/>
          <w:color w:val="000000"/>
          <w:sz w:val="26"/>
          <w:szCs w:val="26"/>
          <w:lang w:val="sv-SE"/>
        </w:rPr>
      </w:pPr>
      <w:r w:rsidRPr="007767C4">
        <w:rPr>
          <w:rFonts w:ascii="Times New Roman" w:hAnsi="Times New Roman" w:cs="Times New Roman"/>
          <w:color w:val="000000"/>
          <w:sz w:val="26"/>
          <w:szCs w:val="26"/>
          <w:lang w:val="sv-SE"/>
        </w:rPr>
        <w:t>- Sử dụng phòng học chuyên môn hóa Tiếng Anh</w:t>
      </w:r>
    </w:p>
    <w:p w:rsidR="000D0A43" w:rsidRPr="007767C4" w:rsidRDefault="000D0A43" w:rsidP="00A75B19">
      <w:pPr>
        <w:jc w:val="both"/>
        <w:outlineLvl w:val="0"/>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2. Trang thiết bị máy móc: </w:t>
      </w:r>
    </w:p>
    <w:p w:rsidR="000D0A43" w:rsidRPr="007767C4" w:rsidRDefault="000D0A43" w:rsidP="00A75B19">
      <w:pPr>
        <w:ind w:firstLine="312"/>
        <w:jc w:val="both"/>
        <w:outlineLvl w:val="0"/>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pt-BR"/>
        </w:rPr>
        <w:t>- Máy chiếu projector</w:t>
      </w:r>
      <w:r w:rsidRPr="007767C4">
        <w:rPr>
          <w:rFonts w:ascii="Times New Roman" w:hAnsi="Times New Roman" w:cs="Times New Roman"/>
          <w:color w:val="000000"/>
          <w:sz w:val="26"/>
          <w:szCs w:val="26"/>
          <w:lang w:val="es-ES_tradnl"/>
        </w:rPr>
        <w:t xml:space="preserve">, máy tính xách tay, Máy ghi âm, </w:t>
      </w:r>
    </w:p>
    <w:p w:rsidR="000D0A43" w:rsidRPr="007767C4" w:rsidRDefault="000D0A43" w:rsidP="00A75B19">
      <w:pPr>
        <w:autoSpaceDE w:val="0"/>
        <w:autoSpaceDN w:val="0"/>
        <w:jc w:val="both"/>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es-ES_tradnl"/>
        </w:rPr>
        <w:t xml:space="preserve">3. Học liệu, dụng cụ, nguyên vật liệu: </w:t>
      </w:r>
    </w:p>
    <w:p w:rsidR="000D0A43" w:rsidRPr="007767C4" w:rsidRDefault="000D0A43" w:rsidP="00A75B19">
      <w:pPr>
        <w:ind w:firstLine="312"/>
        <w:jc w:val="both"/>
        <w:outlineLvl w:val="0"/>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es-ES_tradnl"/>
        </w:rPr>
        <w:t>- Học liệu:</w:t>
      </w:r>
    </w:p>
    <w:p w:rsidR="000D0A43" w:rsidRPr="007767C4" w:rsidRDefault="000D0A43" w:rsidP="00A75B19">
      <w:pPr>
        <w:ind w:firstLine="510"/>
        <w:jc w:val="both"/>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es-ES_tradnl"/>
        </w:rPr>
        <w:t>+ Tài liệu Hýớng dẫn mô ðun, bài giảng ðiện tử;</w:t>
      </w:r>
    </w:p>
    <w:p w:rsidR="000D0A43" w:rsidRPr="007767C4" w:rsidRDefault="000D0A43" w:rsidP="00A75B19">
      <w:pPr>
        <w:ind w:firstLine="510"/>
        <w:jc w:val="both"/>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es-ES_tradnl"/>
        </w:rPr>
        <w:t>+ Phần mềm dạy học tiếng Anh, hoặc giáo án ðiện tử ðýợc soạn trên Power Point,</w:t>
      </w:r>
    </w:p>
    <w:p w:rsidR="000D0A43" w:rsidRPr="007767C4" w:rsidRDefault="000D0A43" w:rsidP="00A75B19">
      <w:pPr>
        <w:ind w:firstLine="510"/>
        <w:jc w:val="both"/>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es-ES_tradnl"/>
        </w:rPr>
        <w:t>+ Sách tham khảo, các catalog về máy lạnh và ðiều hòa không khí...</w:t>
      </w:r>
    </w:p>
    <w:p w:rsidR="000D0A43" w:rsidRPr="007767C4" w:rsidRDefault="000D0A43" w:rsidP="00A75B19">
      <w:pPr>
        <w:ind w:firstLine="510"/>
        <w:jc w:val="both"/>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es-ES_tradnl"/>
        </w:rPr>
        <w:t xml:space="preserve">+ Bộ ðề kiểm tra. </w:t>
      </w:r>
    </w:p>
    <w:p w:rsidR="000D0A43" w:rsidRPr="007767C4" w:rsidRDefault="000D0A43" w:rsidP="00A75B19">
      <w:pPr>
        <w:ind w:firstLine="312"/>
        <w:jc w:val="both"/>
        <w:outlineLvl w:val="0"/>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es-ES_tradnl"/>
        </w:rPr>
        <w:t xml:space="preserve">- Nguyên vật liệu: </w:t>
      </w:r>
    </w:p>
    <w:p w:rsidR="000D0A43" w:rsidRPr="007767C4" w:rsidRDefault="000D0A43" w:rsidP="00A75B19">
      <w:pPr>
        <w:ind w:firstLine="510"/>
        <w:jc w:val="both"/>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es-ES_tradnl"/>
        </w:rPr>
        <w:t>+ Bãng, ðĩa, USB...</w:t>
      </w:r>
    </w:p>
    <w:p w:rsidR="000D0A43" w:rsidRPr="007767C4" w:rsidRDefault="000D0A43" w:rsidP="00A75B19">
      <w:pPr>
        <w:spacing w:before="120" w:after="120"/>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V. PHÝÕNG PHÁP VÀ NỘI DUNG ÐÁNH GIÁ:</w:t>
      </w:r>
    </w:p>
    <w:p w:rsidR="000D0A43" w:rsidRPr="007767C4" w:rsidRDefault="000D0A43" w:rsidP="00A75B19">
      <w:pPr>
        <w:jc w:val="both"/>
        <w:outlineLvl w:val="0"/>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Nội dung:</w:t>
      </w:r>
    </w:p>
    <w:p w:rsidR="000D0A43" w:rsidRPr="007767C4" w:rsidRDefault="000D0A43" w:rsidP="00A75B19">
      <w:pPr>
        <w:tabs>
          <w:tab w:val="num" w:pos="-12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Kiến thức: </w:t>
      </w:r>
    </w:p>
    <w:p w:rsidR="000D0A43" w:rsidRPr="007767C4" w:rsidRDefault="000D0A43" w:rsidP="00A75B19">
      <w:pPr>
        <w:tabs>
          <w:tab w:val="center" w:pos="399"/>
          <w:tab w:val="center" w:pos="6237"/>
        </w:tabs>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Các cấu trúc ngữ pháp và từ vựng chuyên ngành lắp ðặt thiết bị lạnh, chú ý tới các yếu tố liên kết vãn bản tiếng Anh</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Tầm quan trọng của tiếng Anh trong cuộc sống và trong công việc týõng lai</w:t>
      </w:r>
    </w:p>
    <w:p w:rsidR="000D0A43" w:rsidRPr="007767C4" w:rsidRDefault="000D0A43" w:rsidP="00A75B19">
      <w:pPr>
        <w:tabs>
          <w:tab w:val="center" w:pos="399"/>
          <w:tab w:val="center" w:pos="6237"/>
        </w:tabs>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 Kỹ nãng: </w:t>
      </w:r>
    </w:p>
    <w:p w:rsidR="000D0A43" w:rsidRPr="007767C4" w:rsidRDefault="000D0A43" w:rsidP="00A75B19">
      <w:pPr>
        <w:tabs>
          <w:tab w:val="left" w:pos="399"/>
          <w:tab w:val="left" w:pos="540"/>
          <w:tab w:val="center" w:pos="7020"/>
        </w:tabs>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Nhớ ðýợc từ vựng về chuyên ngành lắp ðặt thiết bị lạnh  (300 thuật ngữ)</w:t>
      </w:r>
    </w:p>
    <w:p w:rsidR="000D0A43" w:rsidRPr="007767C4" w:rsidRDefault="000D0A43" w:rsidP="00A75B19">
      <w:pPr>
        <w:tabs>
          <w:tab w:val="center" w:pos="-1414"/>
        </w:tabs>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Phát triển các kỹ nãng theo một hệ thống các chủ ðiểm gắn liền với các hoạt ðộng chuyên ngành lắp ðặt thiết bị lạnh, ðặc biệt phát triển kỹ nãng ðọc, dịch hiểu.</w:t>
      </w:r>
    </w:p>
    <w:p w:rsidR="000D0A43" w:rsidRPr="007767C4" w:rsidRDefault="000D0A43" w:rsidP="00A75B19">
      <w:pPr>
        <w:tabs>
          <w:tab w:val="center" w:pos="-1414"/>
        </w:tabs>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 Thái ðộ: </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Phát triển kỹ nãng làm việc theo cặp, theo nhóm</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Rèn luyện tính cẩn thận, chính xác trong quá trình làm việc</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Rèn luyện tính khoa học, tính sáng tạo trong giao tiếp.</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 Phýõng pháp:</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Kiểm tra viết các bài hệ số 2 : Kết hợp giữa các bài tập làm trên lớp, các bài tập tự làm ở nhà hoặc chấm vở HSSV hoàn thành bài tập ðýợc giao và bài tập làm thêm trong sách tham khảo.</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xml:space="preserve">- Bài kiểm tra viết kết thúc ðýợc thực hiện dựa trên nền kiến thức cõ bản </w:t>
      </w:r>
      <w:r w:rsidRPr="007767C4">
        <w:rPr>
          <w:rFonts w:ascii="Times New Roman" w:hAnsi="Times New Roman" w:cs="Times New Roman"/>
          <w:color w:val="000000"/>
          <w:sz w:val="26"/>
          <w:szCs w:val="26"/>
        </w:rPr>
        <w:t>.</w:t>
      </w:r>
    </w:p>
    <w:p w:rsidR="000D0A43" w:rsidRPr="007767C4" w:rsidRDefault="000D0A43" w:rsidP="00A75B19">
      <w:pPr>
        <w:spacing w:before="120" w:after="120"/>
        <w:jc w:val="both"/>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VI. HÝỚNG DẪN CHÝÕNG TRÌNH:</w:t>
      </w:r>
    </w:p>
    <w:p w:rsidR="000D0A43" w:rsidRPr="007767C4" w:rsidRDefault="000D0A43" w:rsidP="00A75B19">
      <w:pPr>
        <w:tabs>
          <w:tab w:val="num" w:pos="72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Phạm vi áp dụng chýõng trình:</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Chýõng trình ðýợc sử dụng cho hệ Cao ðẳng nghề </w:t>
      </w:r>
      <w:r w:rsidRPr="007767C4">
        <w:rPr>
          <w:rFonts w:ascii="Times New Roman" w:hAnsi="Times New Roman" w:cs="Times New Roman"/>
          <w:color w:val="000000"/>
          <w:sz w:val="26"/>
          <w:szCs w:val="26"/>
          <w:lang w:val="pt-BR"/>
        </w:rPr>
        <w:t>ngành công nghệ kỹ thuật nhiệt lạnh</w:t>
      </w:r>
      <w:r w:rsidRPr="007767C4">
        <w:rPr>
          <w:rFonts w:ascii="Times New Roman" w:hAnsi="Times New Roman" w:cs="Times New Roman"/>
          <w:color w:val="000000"/>
          <w:sz w:val="26"/>
          <w:szCs w:val="26"/>
          <w:lang w:val="vi-VN"/>
        </w:rPr>
        <w:t>.</w:t>
      </w:r>
    </w:p>
    <w:p w:rsidR="000D0A43" w:rsidRPr="007767C4" w:rsidRDefault="000D0A43" w:rsidP="00A75B19">
      <w:pPr>
        <w:tabs>
          <w:tab w:val="num" w:pos="-12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 Hýớng dẫn một số ðiểm chính về phýõng pháp giảng dạy môn học:</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Học phần này gồm 7 bài về 7 chủ ðiểm khác nhau. </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rPr>
        <w:t xml:space="preserve">- </w:t>
      </w:r>
      <w:r w:rsidRPr="007767C4">
        <w:rPr>
          <w:rFonts w:ascii="Times New Roman" w:hAnsi="Times New Roman" w:cs="Times New Roman"/>
          <w:color w:val="000000"/>
          <w:sz w:val="26"/>
          <w:szCs w:val="26"/>
          <w:lang w:val="vi-VN"/>
        </w:rPr>
        <w:t>Mỗi bài có các phần chính: Reading comprehension, Language work, Translation, Vocabulary and Further reading mỗi bài ðýợc thiết kế một cách chặt chẽ, giới thiệu yêu cầu thảo luận, ðọc, cấu trúc ngữ pháp và một số hoạt ðộng bổ trợ…. nhằm phát huy các kỹ nãng cõ bản của sinh viên, tạo ðiều kiện cho sinh viên</w:t>
      </w:r>
      <w:r w:rsidRPr="007767C4">
        <w:rPr>
          <w:rFonts w:ascii="Times New Roman" w:hAnsi="Times New Roman" w:cs="Times New Roman"/>
          <w:b/>
          <w:bCs/>
          <w:color w:val="000000"/>
          <w:sz w:val="26"/>
          <w:szCs w:val="26"/>
          <w:lang w:val="vi-VN"/>
        </w:rPr>
        <w:t xml:space="preserve"> </w:t>
      </w:r>
      <w:r w:rsidRPr="007767C4">
        <w:rPr>
          <w:rFonts w:ascii="Times New Roman" w:hAnsi="Times New Roman" w:cs="Times New Roman"/>
          <w:color w:val="000000"/>
          <w:sz w:val="26"/>
          <w:szCs w:val="26"/>
          <w:lang w:val="vi-VN"/>
        </w:rPr>
        <w:t xml:space="preserve">phát triển các kỹ nãng, ðặc biệt là kỹ nãng ðọc, dịch, nói và viết. </w:t>
      </w:r>
    </w:p>
    <w:p w:rsidR="000D0A43" w:rsidRPr="007767C4" w:rsidRDefault="000D0A43" w:rsidP="00A75B19">
      <w:pPr>
        <w:tabs>
          <w:tab w:val="num" w:pos="-1260"/>
        </w:tabs>
        <w:jc w:val="both"/>
        <w:rPr>
          <w:rFonts w:ascii="Times New Roman" w:hAnsi="Times New Roman" w:cs="Times New Roman"/>
          <w:color w:val="000000"/>
          <w:sz w:val="26"/>
          <w:szCs w:val="26"/>
          <w:lang w:val="vi-VN"/>
        </w:rPr>
      </w:pPr>
      <w:r w:rsidRPr="007767C4">
        <w:rPr>
          <w:rFonts w:ascii="Times New Roman" w:hAnsi="Times New Roman" w:cs="Times New Roman"/>
          <w:b/>
          <w:bCs/>
          <w:color w:val="000000"/>
          <w:sz w:val="26"/>
          <w:szCs w:val="26"/>
        </w:rPr>
        <w:tab/>
      </w:r>
      <w:r w:rsidRPr="007767C4">
        <w:rPr>
          <w:rFonts w:ascii="Times New Roman" w:hAnsi="Times New Roman" w:cs="Times New Roman"/>
          <w:b/>
          <w:bCs/>
          <w:color w:val="000000"/>
          <w:sz w:val="26"/>
          <w:szCs w:val="26"/>
          <w:lang w:val="vi-VN"/>
        </w:rPr>
        <w:t>Reading comprehension</w:t>
      </w:r>
      <w:r w:rsidRPr="007767C4">
        <w:rPr>
          <w:rFonts w:ascii="Times New Roman" w:hAnsi="Times New Roman" w:cs="Times New Roman"/>
          <w:b/>
          <w:bCs/>
          <w:i/>
          <w:iCs/>
          <w:color w:val="000000"/>
          <w:sz w:val="26"/>
          <w:szCs w:val="26"/>
          <w:lang w:val="vi-VN"/>
        </w:rPr>
        <w:t>:</w:t>
      </w:r>
      <w:r w:rsidRPr="007767C4">
        <w:rPr>
          <w:rFonts w:ascii="Times New Roman" w:hAnsi="Times New Roman" w:cs="Times New Roman"/>
          <w:color w:val="000000"/>
          <w:sz w:val="26"/>
          <w:szCs w:val="26"/>
          <w:lang w:val="vi-VN"/>
        </w:rPr>
        <w:t xml:space="preserve"> Phần này giúp sinh viên</w:t>
      </w:r>
      <w:r w:rsidRPr="007767C4">
        <w:rPr>
          <w:rFonts w:ascii="Times New Roman" w:hAnsi="Times New Roman" w:cs="Times New Roman"/>
          <w:b/>
          <w:bCs/>
          <w:color w:val="000000"/>
          <w:sz w:val="26"/>
          <w:szCs w:val="26"/>
          <w:lang w:val="vi-VN"/>
        </w:rPr>
        <w:t xml:space="preserve"> </w:t>
      </w:r>
      <w:r w:rsidRPr="007767C4">
        <w:rPr>
          <w:rFonts w:ascii="Times New Roman" w:hAnsi="Times New Roman" w:cs="Times New Roman"/>
          <w:color w:val="000000"/>
          <w:sz w:val="26"/>
          <w:szCs w:val="26"/>
          <w:lang w:val="vi-VN"/>
        </w:rPr>
        <w:t xml:space="preserve">phát triển kĩ nãng ðọc, dịch về các chủ ðề từ ðõn giản ðến phức tạp liên quan ðến lĩnh vực </w:t>
      </w:r>
      <w:r w:rsidRPr="007767C4">
        <w:rPr>
          <w:rFonts w:ascii="Times New Roman" w:hAnsi="Times New Roman" w:cs="Times New Roman"/>
          <w:color w:val="000000"/>
          <w:sz w:val="26"/>
          <w:szCs w:val="26"/>
          <w:lang w:val="pt-BR"/>
        </w:rPr>
        <w:t>lắp ðặt thiết bị lạnh</w:t>
      </w:r>
      <w:r w:rsidRPr="007767C4">
        <w:rPr>
          <w:rFonts w:ascii="Times New Roman" w:hAnsi="Times New Roman" w:cs="Times New Roman"/>
          <w:color w:val="000000"/>
          <w:sz w:val="26"/>
          <w:szCs w:val="26"/>
          <w:lang w:val="vi-VN"/>
        </w:rPr>
        <w:t>, qua ðó sinh viên</w:t>
      </w:r>
      <w:r w:rsidRPr="007767C4">
        <w:rPr>
          <w:rFonts w:ascii="Times New Roman" w:hAnsi="Times New Roman" w:cs="Times New Roman"/>
          <w:b/>
          <w:bCs/>
          <w:color w:val="000000"/>
          <w:sz w:val="26"/>
          <w:szCs w:val="26"/>
          <w:lang w:val="vi-VN"/>
        </w:rPr>
        <w:t xml:space="preserve"> </w:t>
      </w:r>
      <w:r w:rsidRPr="007767C4">
        <w:rPr>
          <w:rFonts w:ascii="Times New Roman" w:hAnsi="Times New Roman" w:cs="Times New Roman"/>
          <w:color w:val="000000"/>
          <w:sz w:val="26"/>
          <w:szCs w:val="26"/>
          <w:lang w:val="vi-VN"/>
        </w:rPr>
        <w:t>có thể làm giàu vốn từ vựng  của mình.</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b/>
          <w:bCs/>
          <w:color w:val="000000"/>
          <w:sz w:val="26"/>
          <w:szCs w:val="26"/>
          <w:lang w:val="vi-VN"/>
        </w:rPr>
        <w:t>Language work</w:t>
      </w:r>
      <w:r w:rsidRPr="007767C4">
        <w:rPr>
          <w:rFonts w:ascii="Times New Roman" w:hAnsi="Times New Roman" w:cs="Times New Roman"/>
          <w:b/>
          <w:bCs/>
          <w:i/>
          <w:iCs/>
          <w:color w:val="000000"/>
          <w:sz w:val="26"/>
          <w:szCs w:val="26"/>
          <w:lang w:val="vi-VN"/>
        </w:rPr>
        <w:t xml:space="preserve">: </w:t>
      </w:r>
      <w:r w:rsidRPr="007767C4">
        <w:rPr>
          <w:rFonts w:ascii="Times New Roman" w:hAnsi="Times New Roman" w:cs="Times New Roman"/>
          <w:color w:val="000000"/>
          <w:sz w:val="26"/>
          <w:szCs w:val="26"/>
          <w:lang w:val="vi-VN"/>
        </w:rPr>
        <w:t>Phát triển kỹ nãng viết cho sinh viên</w:t>
      </w:r>
      <w:r w:rsidRPr="007767C4">
        <w:rPr>
          <w:rFonts w:ascii="Times New Roman" w:hAnsi="Times New Roman" w:cs="Times New Roman"/>
          <w:b/>
          <w:bCs/>
          <w:color w:val="000000"/>
          <w:sz w:val="26"/>
          <w:szCs w:val="26"/>
          <w:lang w:val="vi-VN"/>
        </w:rPr>
        <w:t xml:space="preserve"> </w:t>
      </w:r>
      <w:r w:rsidRPr="007767C4">
        <w:rPr>
          <w:rFonts w:ascii="Times New Roman" w:hAnsi="Times New Roman" w:cs="Times New Roman"/>
          <w:color w:val="000000"/>
          <w:sz w:val="26"/>
          <w:szCs w:val="26"/>
          <w:lang w:val="vi-VN"/>
        </w:rPr>
        <w:t>về các chủ ðề liên quan ðến từng bài học, ðồng thời phát triển kĩ nãng làm việc theo cặp, theo nhóm và giúp sinh viên</w:t>
      </w:r>
      <w:r w:rsidRPr="007767C4">
        <w:rPr>
          <w:rFonts w:ascii="Times New Roman" w:hAnsi="Times New Roman" w:cs="Times New Roman"/>
          <w:b/>
          <w:bCs/>
          <w:color w:val="000000"/>
          <w:sz w:val="26"/>
          <w:szCs w:val="26"/>
          <w:lang w:val="vi-VN"/>
        </w:rPr>
        <w:t xml:space="preserve"> </w:t>
      </w:r>
      <w:r w:rsidRPr="007767C4">
        <w:rPr>
          <w:rFonts w:ascii="Times New Roman" w:hAnsi="Times New Roman" w:cs="Times New Roman"/>
          <w:color w:val="000000"/>
          <w:sz w:val="26"/>
          <w:szCs w:val="26"/>
          <w:lang w:val="vi-VN"/>
        </w:rPr>
        <w:t xml:space="preserve">tự tin sử dụng vốn từ ðã học trong giao tiếp. </w:t>
      </w:r>
    </w:p>
    <w:p w:rsidR="000D0A43" w:rsidRPr="007767C4" w:rsidRDefault="000D0A43" w:rsidP="00A75B19">
      <w:pPr>
        <w:tabs>
          <w:tab w:val="num" w:pos="-1260"/>
        </w:tabs>
        <w:jc w:val="both"/>
        <w:rPr>
          <w:rFonts w:ascii="Times New Roman" w:hAnsi="Times New Roman" w:cs="Times New Roman"/>
          <w:color w:val="000000"/>
          <w:sz w:val="26"/>
          <w:szCs w:val="26"/>
          <w:lang w:val="vi-VN"/>
        </w:rPr>
      </w:pPr>
      <w:r w:rsidRPr="007767C4">
        <w:rPr>
          <w:rFonts w:ascii="Times New Roman" w:hAnsi="Times New Roman" w:cs="Times New Roman"/>
          <w:b/>
          <w:bCs/>
          <w:color w:val="000000"/>
          <w:sz w:val="26"/>
          <w:szCs w:val="26"/>
        </w:rPr>
        <w:tab/>
      </w:r>
      <w:r w:rsidRPr="007767C4">
        <w:rPr>
          <w:rFonts w:ascii="Times New Roman" w:hAnsi="Times New Roman" w:cs="Times New Roman"/>
          <w:b/>
          <w:bCs/>
          <w:color w:val="000000"/>
          <w:sz w:val="26"/>
          <w:szCs w:val="26"/>
          <w:lang w:val="vi-VN"/>
        </w:rPr>
        <w:t>Translation</w:t>
      </w:r>
      <w:r w:rsidRPr="007767C4">
        <w:rPr>
          <w:rFonts w:ascii="Times New Roman" w:hAnsi="Times New Roman" w:cs="Times New Roman"/>
          <w:color w:val="000000"/>
          <w:sz w:val="26"/>
          <w:szCs w:val="26"/>
          <w:lang w:val="vi-VN"/>
        </w:rPr>
        <w:t>: Phát triển kỹ nãng dịch cho sinh viên</w:t>
      </w:r>
      <w:r w:rsidRPr="007767C4">
        <w:rPr>
          <w:rFonts w:ascii="Times New Roman" w:hAnsi="Times New Roman" w:cs="Times New Roman"/>
          <w:b/>
          <w:bCs/>
          <w:color w:val="000000"/>
          <w:sz w:val="26"/>
          <w:szCs w:val="26"/>
          <w:lang w:val="vi-VN"/>
        </w:rPr>
        <w:t xml:space="preserve"> </w:t>
      </w:r>
      <w:r w:rsidRPr="007767C4">
        <w:rPr>
          <w:rFonts w:ascii="Times New Roman" w:hAnsi="Times New Roman" w:cs="Times New Roman"/>
          <w:color w:val="000000"/>
          <w:sz w:val="26"/>
          <w:szCs w:val="26"/>
          <w:lang w:val="vi-VN"/>
        </w:rPr>
        <w:t xml:space="preserve">ðồng thời củng cố vốn từ vựng và các hiện týợng ngữ pháp thýờng dùng trong ngữ cảnh chuyên ngành </w:t>
      </w:r>
      <w:r w:rsidRPr="007767C4">
        <w:rPr>
          <w:rFonts w:ascii="Times New Roman" w:hAnsi="Times New Roman" w:cs="Times New Roman"/>
          <w:color w:val="000000"/>
          <w:sz w:val="26"/>
          <w:szCs w:val="26"/>
          <w:lang w:val="pt-BR"/>
        </w:rPr>
        <w:t>lắp ðặt thiết bị lạnh</w:t>
      </w:r>
      <w:r w:rsidRPr="007767C4">
        <w:rPr>
          <w:rFonts w:ascii="Times New Roman" w:hAnsi="Times New Roman" w:cs="Times New Roman"/>
          <w:color w:val="000000"/>
          <w:sz w:val="26"/>
          <w:szCs w:val="26"/>
          <w:lang w:val="vi-VN"/>
        </w:rPr>
        <w:t>.</w:t>
      </w:r>
    </w:p>
    <w:p w:rsidR="000D0A43" w:rsidRPr="007767C4" w:rsidRDefault="000D0A43" w:rsidP="00A75B19">
      <w:pPr>
        <w:tabs>
          <w:tab w:val="num" w:pos="-1260"/>
        </w:tabs>
        <w:jc w:val="both"/>
        <w:rPr>
          <w:rFonts w:ascii="Times New Roman" w:hAnsi="Times New Roman" w:cs="Times New Roman"/>
          <w:color w:val="000000"/>
          <w:sz w:val="26"/>
          <w:szCs w:val="26"/>
          <w:lang w:val="vi-VN"/>
        </w:rPr>
      </w:pPr>
      <w:r w:rsidRPr="007767C4">
        <w:rPr>
          <w:rFonts w:ascii="Times New Roman" w:hAnsi="Times New Roman" w:cs="Times New Roman"/>
          <w:b/>
          <w:bCs/>
          <w:color w:val="000000"/>
          <w:sz w:val="26"/>
          <w:szCs w:val="26"/>
        </w:rPr>
        <w:tab/>
      </w:r>
      <w:r w:rsidRPr="007767C4">
        <w:rPr>
          <w:rFonts w:ascii="Times New Roman" w:hAnsi="Times New Roman" w:cs="Times New Roman"/>
          <w:b/>
          <w:bCs/>
          <w:color w:val="000000"/>
          <w:sz w:val="26"/>
          <w:szCs w:val="26"/>
          <w:lang w:val="vi-VN"/>
        </w:rPr>
        <w:t>Vocabulary:</w:t>
      </w:r>
      <w:r w:rsidRPr="007767C4">
        <w:rPr>
          <w:rFonts w:ascii="Times New Roman" w:hAnsi="Times New Roman" w:cs="Times New Roman"/>
          <w:color w:val="000000"/>
          <w:sz w:val="26"/>
          <w:szCs w:val="26"/>
          <w:lang w:val="vi-VN"/>
        </w:rPr>
        <w:t xml:space="preserve"> Cung cấp cho sinh viên</w:t>
      </w:r>
      <w:r w:rsidRPr="007767C4">
        <w:rPr>
          <w:rFonts w:ascii="Times New Roman" w:hAnsi="Times New Roman" w:cs="Times New Roman"/>
          <w:b/>
          <w:bCs/>
          <w:color w:val="000000"/>
          <w:sz w:val="26"/>
          <w:szCs w:val="26"/>
          <w:lang w:val="vi-VN"/>
        </w:rPr>
        <w:t xml:space="preserve"> </w:t>
      </w:r>
      <w:r w:rsidRPr="007767C4">
        <w:rPr>
          <w:rFonts w:ascii="Times New Roman" w:hAnsi="Times New Roman" w:cs="Times New Roman"/>
          <w:color w:val="000000"/>
          <w:sz w:val="26"/>
          <w:szCs w:val="26"/>
          <w:lang w:val="vi-VN"/>
        </w:rPr>
        <w:t>những thuật ngữ cần thiết liên quan ðến chủ ðiểm của mỗi bài học. Ðồng thời giúp sinh viên</w:t>
      </w:r>
      <w:r w:rsidRPr="007767C4">
        <w:rPr>
          <w:rFonts w:ascii="Times New Roman" w:hAnsi="Times New Roman" w:cs="Times New Roman"/>
          <w:b/>
          <w:bCs/>
          <w:color w:val="000000"/>
          <w:sz w:val="26"/>
          <w:szCs w:val="26"/>
          <w:lang w:val="vi-VN"/>
        </w:rPr>
        <w:t xml:space="preserve"> </w:t>
      </w:r>
      <w:r w:rsidRPr="007767C4">
        <w:rPr>
          <w:rFonts w:ascii="Times New Roman" w:hAnsi="Times New Roman" w:cs="Times New Roman"/>
          <w:color w:val="000000"/>
          <w:sz w:val="26"/>
          <w:szCs w:val="26"/>
          <w:lang w:val="vi-VN"/>
        </w:rPr>
        <w:t>củng cố và ghi nhớ các thuật ngữ ðó.</w:t>
      </w:r>
    </w:p>
    <w:p w:rsidR="000D0A43" w:rsidRPr="007767C4" w:rsidRDefault="000D0A43" w:rsidP="00A75B19">
      <w:pPr>
        <w:tabs>
          <w:tab w:val="num" w:pos="-1260"/>
        </w:tabs>
        <w:jc w:val="both"/>
        <w:rPr>
          <w:rFonts w:ascii="Times New Roman" w:hAnsi="Times New Roman" w:cs="Times New Roman"/>
          <w:color w:val="000000"/>
          <w:sz w:val="26"/>
          <w:szCs w:val="26"/>
          <w:lang w:val="vi-VN"/>
        </w:rPr>
      </w:pPr>
      <w:r w:rsidRPr="007767C4">
        <w:rPr>
          <w:rFonts w:ascii="Times New Roman" w:hAnsi="Times New Roman" w:cs="Times New Roman"/>
          <w:b/>
          <w:bCs/>
          <w:color w:val="000000"/>
          <w:sz w:val="26"/>
          <w:szCs w:val="26"/>
        </w:rPr>
        <w:tab/>
      </w:r>
      <w:r w:rsidRPr="007767C4">
        <w:rPr>
          <w:rFonts w:ascii="Times New Roman" w:hAnsi="Times New Roman" w:cs="Times New Roman"/>
          <w:b/>
          <w:bCs/>
          <w:color w:val="000000"/>
          <w:sz w:val="26"/>
          <w:szCs w:val="26"/>
          <w:lang w:val="vi-VN"/>
        </w:rPr>
        <w:t xml:space="preserve">Further reading: </w:t>
      </w:r>
      <w:r w:rsidRPr="007767C4">
        <w:rPr>
          <w:rFonts w:ascii="Times New Roman" w:hAnsi="Times New Roman" w:cs="Times New Roman"/>
          <w:color w:val="000000"/>
          <w:sz w:val="26"/>
          <w:szCs w:val="26"/>
          <w:lang w:val="vi-VN"/>
        </w:rPr>
        <w:t>Phần này giúp sinh viên</w:t>
      </w:r>
      <w:r w:rsidRPr="007767C4">
        <w:rPr>
          <w:rFonts w:ascii="Times New Roman" w:hAnsi="Times New Roman" w:cs="Times New Roman"/>
          <w:b/>
          <w:bCs/>
          <w:color w:val="000000"/>
          <w:sz w:val="26"/>
          <w:szCs w:val="26"/>
          <w:lang w:val="vi-VN"/>
        </w:rPr>
        <w:t xml:space="preserve"> </w:t>
      </w:r>
      <w:r w:rsidRPr="007767C4">
        <w:rPr>
          <w:rFonts w:ascii="Times New Roman" w:hAnsi="Times New Roman" w:cs="Times New Roman"/>
          <w:color w:val="000000"/>
          <w:sz w:val="26"/>
          <w:szCs w:val="26"/>
          <w:lang w:val="vi-VN"/>
        </w:rPr>
        <w:t xml:space="preserve">có thể tự củng cố và mở rộng vốn từ vựng, ðồng thời phát triển kỹ nãng ðọc, dịch ở nhà. </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 Những trọng tâm chýõng trình cần chú ý:</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Tất cả các bài</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4. Tài liệu cần tham khảo:</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Fundamentals (latest edition): ASHRAE Handbook.</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Refrigeration (latest edition): ASHRAE Handbook.</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Principles of Refrigeration: Cambridge University Press – Gosney WB.</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The refrigeration scroll compressor and its application: IOR, 1996-7 – Hundy GF and Kulkami S.</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Heating, ventilating, air conditioning and refrigeration, 2004: CIBSE Guide B.</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Air conditioning Engineering: Butterworth Heinemann, 2000 – Jones WB.</w:t>
      </w:r>
    </w:p>
    <w:p w:rsidR="000D0A43" w:rsidRPr="007767C4" w:rsidRDefault="000D0A43" w:rsidP="00A75B19">
      <w:pPr>
        <w:jc w:val="both"/>
        <w:rPr>
          <w:rFonts w:ascii="Times New Roman" w:hAnsi="Times New Roman" w:cs="Times New Roman"/>
          <w:color w:val="000000"/>
          <w:sz w:val="26"/>
          <w:szCs w:val="26"/>
        </w:rPr>
      </w:pPr>
    </w:p>
    <w:p w:rsidR="000D0A43" w:rsidRPr="007767C4" w:rsidRDefault="000D0A43" w:rsidP="00A75B19">
      <w:pPr>
        <w:jc w:val="both"/>
        <w:rPr>
          <w:rFonts w:ascii="Times New Roman" w:hAnsi="Times New Roman" w:cs="Times New Roman"/>
          <w:color w:val="000000"/>
          <w:sz w:val="26"/>
          <w:szCs w:val="26"/>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CHƯƠNG TRÌNH HỌC PHẦN</w:t>
      </w:r>
    </w:p>
    <w:p w:rsidR="000D0A43" w:rsidRPr="007767C4" w:rsidRDefault="000D0A43" w:rsidP="00A75B19">
      <w:pPr>
        <w:jc w:val="center"/>
        <w:rPr>
          <w:rFonts w:ascii="Times New Roman" w:hAnsi="Times New Roman" w:cs="Times New Roman"/>
          <w:i/>
          <w:iCs/>
          <w:sz w:val="26"/>
          <w:szCs w:val="26"/>
          <w:lang w:val="pt-BR"/>
        </w:rPr>
      </w:pPr>
    </w:p>
    <w:p w:rsidR="000D0A43" w:rsidRPr="007767C4" w:rsidRDefault="000D0A43" w:rsidP="00A75B19">
      <w:pPr>
        <w:spacing w:before="120" w:line="288" w:lineRule="auto"/>
        <w:jc w:val="both"/>
        <w:outlineLvl w:val="0"/>
        <w:rPr>
          <w:rFonts w:ascii="Times New Roman" w:hAnsi="Times New Roman" w:cs="Times New Roman"/>
          <w:b/>
          <w:bCs/>
          <w:color w:val="FF0000"/>
          <w:sz w:val="26"/>
          <w:szCs w:val="26"/>
          <w:lang w:val="pt-BR"/>
        </w:rPr>
      </w:pPr>
      <w:r w:rsidRPr="007767C4">
        <w:rPr>
          <w:rFonts w:ascii="Times New Roman" w:hAnsi="Times New Roman" w:cs="Times New Roman"/>
          <w:b/>
          <w:bCs/>
          <w:sz w:val="26"/>
          <w:szCs w:val="26"/>
          <w:lang w:val="pt-BR"/>
        </w:rPr>
        <w:t>Tên học phần</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rPr>
        <w:t>THỰC HÀNH GÒ – HÀN</w:t>
      </w:r>
    </w:p>
    <w:p w:rsidR="000D0A43" w:rsidRPr="007767C4" w:rsidRDefault="000D0A43" w:rsidP="00A75B19">
      <w:pPr>
        <w:spacing w:before="120"/>
        <w:jc w:val="both"/>
        <w:outlineLvl w:val="0"/>
        <w:rPr>
          <w:rFonts w:ascii="Times New Roman" w:hAnsi="Times New Roman" w:cs="Times New Roman"/>
          <w:color w:val="FF0000"/>
          <w:sz w:val="26"/>
          <w:szCs w:val="26"/>
          <w:lang w:val="pt-BR"/>
        </w:rPr>
      </w:pPr>
      <w:r w:rsidRPr="007767C4">
        <w:rPr>
          <w:rFonts w:ascii="Times New Roman" w:hAnsi="Times New Roman" w:cs="Times New Roman"/>
          <w:b/>
          <w:bCs/>
          <w:sz w:val="26"/>
          <w:szCs w:val="26"/>
          <w:lang w:val="pt-BR"/>
        </w:rPr>
        <w:t>Mã học phần</w:t>
      </w:r>
      <w:r w:rsidRPr="007767C4">
        <w:rPr>
          <w:rFonts w:ascii="Times New Roman" w:hAnsi="Times New Roman" w:cs="Times New Roman"/>
          <w:sz w:val="26"/>
          <w:szCs w:val="26"/>
          <w:lang w:val="pt-BR"/>
        </w:rPr>
        <w:t>:</w:t>
      </w:r>
    </w:p>
    <w:p w:rsidR="000D0A43" w:rsidRPr="007767C4" w:rsidRDefault="000D0A43" w:rsidP="00A75B19">
      <w:pPr>
        <w:spacing w:before="1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Thời gian thực hiện học phần: 30</w:t>
      </w:r>
      <w:r w:rsidRPr="007767C4">
        <w:rPr>
          <w:rFonts w:ascii="Times New Roman" w:hAnsi="Times New Roman" w:cs="Times New Roman"/>
          <w:sz w:val="26"/>
          <w:szCs w:val="26"/>
          <w:lang w:val="pt-BR"/>
        </w:rPr>
        <w:t xml:space="preserve"> giờ; (Thực hành: 28 giờ; Kiểm tra: 2 giờ)</w:t>
      </w:r>
    </w:p>
    <w:p w:rsidR="000D0A43" w:rsidRPr="007767C4" w:rsidRDefault="000D0A43" w:rsidP="000A4659">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Vị trí, tính chất của học phần:</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Vị trí: ðýợc bố trí ở học kỳ 1 </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Tính chất:chuyên môn nghề bắt buộc.</w:t>
      </w:r>
    </w:p>
    <w:p w:rsidR="000D0A43" w:rsidRPr="007767C4" w:rsidRDefault="000D0A43" w:rsidP="00A75B19">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Mục tiêu học phần:</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Kiến thức:</w:t>
      </w:r>
    </w:p>
    <w:p w:rsidR="000D0A43" w:rsidRPr="007767C4" w:rsidRDefault="000D0A43" w:rsidP="00A75B19">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Nắm vững những kiến thức cõ bản về hàn ðiện.</w:t>
      </w:r>
    </w:p>
    <w:p w:rsidR="000D0A43" w:rsidRPr="007767C4" w:rsidRDefault="000D0A43" w:rsidP="00A75B19">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Nắm ðýợc các sõ ðồ, cấu tạo và nguyên lý làm việc của các loại thiết bị thýờng dùng.</w:t>
      </w:r>
    </w:p>
    <w:p w:rsidR="000D0A43" w:rsidRPr="007767C4" w:rsidRDefault="000D0A43" w:rsidP="00A75B19">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Kỹ thuật hàn kim loại màu và hợp kim màu</w:t>
      </w:r>
    </w:p>
    <w:p w:rsidR="000D0A43" w:rsidRPr="007767C4" w:rsidRDefault="000D0A43" w:rsidP="00A75B19">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Kỹ năng:  </w:t>
      </w:r>
    </w:p>
    <w:p w:rsidR="000D0A43" w:rsidRPr="007767C4" w:rsidRDefault="000D0A43" w:rsidP="00A75B19">
      <w:pPr>
        <w:pStyle w:val="ListParagraph"/>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Gò và hàn các mối nối cơ bản, biết lựa chọn vật liệu hàn . </w:t>
      </w:r>
    </w:p>
    <w:p w:rsidR="000D0A43" w:rsidRPr="007767C4" w:rsidRDefault="000D0A43" w:rsidP="00A75B19">
      <w:pPr>
        <w:pStyle w:val="ListParagraph"/>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Biết hàn giáp mối hàn ðứng vị trí 1G, 3G các phýõng pháp kiểm tra mối hàn. An toàn lao ðộng và ðặc biệt  phòng chống cháy nổ ở những khu vực dễ cháy.</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Năng lực tự chủ và trách nhiệm: Cẩn thận ,kiên trì, làm việc nhóm và có trách nhiệm với công việc ðýợc giao;</w:t>
      </w:r>
    </w:p>
    <w:p w:rsidR="000D0A43" w:rsidRPr="007767C4" w:rsidRDefault="000D0A43" w:rsidP="00A75B19">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Nội dung học phần:</w:t>
      </w:r>
    </w:p>
    <w:p w:rsidR="000D0A43" w:rsidRPr="007767C4" w:rsidRDefault="000D0A43" w:rsidP="00A75B19">
      <w:pPr>
        <w:pStyle w:val="ListParagraph"/>
        <w:tabs>
          <w:tab w:val="left" w:pos="709"/>
        </w:tabs>
        <w:spacing w:before="120"/>
        <w:ind w:left="36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1.Nội dung tổng quát và phân bổ thời gian:</w:t>
      </w:r>
    </w:p>
    <w:p w:rsidR="000D0A43" w:rsidRPr="007767C4" w:rsidRDefault="000D0A43" w:rsidP="00A75B19">
      <w:pPr>
        <w:pStyle w:val="ListParagraph"/>
        <w:spacing w:line="312" w:lineRule="auto"/>
        <w:ind w:left="1440"/>
        <w:jc w:val="both"/>
        <w:outlineLvl w:val="0"/>
        <w:rPr>
          <w:rFonts w:ascii="Times New Roman" w:hAnsi="Times New Roman" w:cs="Times New Roman"/>
          <w:b/>
          <w:bCs/>
          <w:sz w:val="26"/>
          <w:szCs w:val="26"/>
          <w:lang w:val="pt-BR"/>
        </w:rPr>
      </w:pPr>
    </w:p>
    <w:tbl>
      <w:tblPr>
        <w:tblW w:w="10662" w:type="dxa"/>
        <w:tblInd w:w="2" w:type="dxa"/>
        <w:tblLayout w:type="fixed"/>
        <w:tblCellMar>
          <w:left w:w="0" w:type="dxa"/>
          <w:right w:w="0" w:type="dxa"/>
        </w:tblCellMar>
        <w:tblLook w:val="0000"/>
      </w:tblPr>
      <w:tblGrid>
        <w:gridCol w:w="566"/>
        <w:gridCol w:w="4256"/>
        <w:gridCol w:w="935"/>
        <w:gridCol w:w="930"/>
        <w:gridCol w:w="1645"/>
        <w:gridCol w:w="1165"/>
        <w:gridCol w:w="1165"/>
      </w:tblGrid>
      <w:tr w:rsidR="000D0A43" w:rsidRPr="007767C4">
        <w:trPr>
          <w:gridAfter w:val="1"/>
          <w:wAfter w:w="1165" w:type="dxa"/>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 xml:space="preserve">Thời gian </w:t>
            </w:r>
          </w:p>
        </w:tc>
      </w:tr>
      <w:tr w:rsidR="000D0A43" w:rsidRPr="007767C4">
        <w:trPr>
          <w:gridAfter w:val="1"/>
          <w:wAfter w:w="1165" w:type="dxa"/>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Tổng</w:t>
            </w:r>
          </w:p>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Kiểm tra</w:t>
            </w:r>
          </w:p>
        </w:tc>
      </w:tr>
      <w:tr w:rsidR="000D0A43" w:rsidRPr="007767C4">
        <w:trPr>
          <w:gridAfter w:val="1"/>
          <w:wAfter w:w="1165" w:type="dxa"/>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ind w:left="57" w:right="57"/>
              <w:rPr>
                <w:rFonts w:ascii="Times New Roman" w:hAnsi="Times New Roman" w:cs="Times New Roman"/>
                <w:color w:val="000000"/>
                <w:sz w:val="26"/>
                <w:szCs w:val="26"/>
              </w:rPr>
            </w:pPr>
            <w:r w:rsidRPr="007767C4">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b/>
                <w:bCs/>
                <w:color w:val="000000"/>
                <w:sz w:val="26"/>
                <w:szCs w:val="26"/>
              </w:rPr>
            </w:pPr>
          </w:p>
        </w:tc>
      </w:tr>
      <w:tr w:rsidR="000D0A43" w:rsidRPr="007767C4">
        <w:trPr>
          <w:gridAfter w:val="1"/>
          <w:wAfter w:w="1165" w:type="dxa"/>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ind w:left="57" w:right="57"/>
              <w:rPr>
                <w:rFonts w:ascii="Times New Roman" w:hAnsi="Times New Roman" w:cs="Times New Roman"/>
                <w:color w:val="000000"/>
                <w:sz w:val="26"/>
                <w:szCs w:val="26"/>
              </w:rPr>
            </w:pPr>
            <w:r w:rsidRPr="007767C4">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rPr>
          <w:gridAfter w:val="1"/>
          <w:wAfter w:w="1165" w:type="dxa"/>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ind w:left="57" w:right="57"/>
              <w:rPr>
                <w:rFonts w:ascii="Times New Roman" w:hAnsi="Times New Roman" w:cs="Times New Roman"/>
                <w:color w:val="000000"/>
                <w:sz w:val="26"/>
                <w:szCs w:val="26"/>
              </w:rPr>
            </w:pPr>
            <w:r w:rsidRPr="007767C4">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r>
              <w:rPr>
                <w:rFonts w:ascii="Times New Roman" w:hAnsi="Times New Roman" w:cs="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trPr>
          <w:gridAfter w:val="1"/>
          <w:wAfter w:w="1165" w:type="dxa"/>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ind w:left="57" w:right="57"/>
              <w:rPr>
                <w:rFonts w:ascii="Times New Roman" w:hAnsi="Times New Roman" w:cs="Times New Roman"/>
                <w:color w:val="000000"/>
                <w:sz w:val="26"/>
                <w:szCs w:val="26"/>
              </w:rPr>
            </w:pPr>
            <w:r w:rsidRPr="007767C4">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trPr>
          <w:gridAfter w:val="1"/>
          <w:wAfter w:w="1165" w:type="dxa"/>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ind w:left="57" w:right="57"/>
              <w:rPr>
                <w:rFonts w:ascii="Times New Roman" w:hAnsi="Times New Roman" w:cs="Times New Roman"/>
                <w:color w:val="000000"/>
                <w:sz w:val="26"/>
                <w:szCs w:val="26"/>
              </w:rPr>
            </w:pPr>
            <w:r w:rsidRPr="007767C4">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p>
        </w:tc>
        <w:tc>
          <w:tcPr>
            <w:tcW w:w="1165"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ind w:left="57" w:right="57"/>
              <w:rPr>
                <w:rFonts w:ascii="Times New Roman" w:hAnsi="Times New Roman" w:cs="Times New Roman"/>
                <w:color w:val="000000"/>
                <w:sz w:val="26"/>
                <w:szCs w:val="26"/>
              </w:rPr>
            </w:pPr>
            <w:r w:rsidRPr="007767C4">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ind w:left="57" w:right="57"/>
              <w:rPr>
                <w:rFonts w:ascii="Times New Roman" w:hAnsi="Times New Roman" w:cs="Times New Roman"/>
                <w:color w:val="000000"/>
                <w:sz w:val="26"/>
                <w:szCs w:val="26"/>
              </w:rPr>
            </w:pPr>
            <w:r w:rsidRPr="007767C4">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ind w:left="57" w:right="57"/>
              <w:rPr>
                <w:rFonts w:ascii="Times New Roman" w:hAnsi="Times New Roman" w:cs="Times New Roman"/>
                <w:color w:val="000000"/>
                <w:sz w:val="26"/>
                <w:szCs w:val="26"/>
              </w:rPr>
            </w:pPr>
            <w:r w:rsidRPr="007767C4">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trPr>
          <w:gridAfter w:val="1"/>
          <w:wAfter w:w="1165" w:type="dxa"/>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ind w:left="57" w:right="57"/>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trPr>
          <w:gridAfter w:val="1"/>
          <w:wAfter w:w="1165" w:type="dxa"/>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D0A43" w:rsidRPr="007767C4" w:rsidRDefault="000D0A43" w:rsidP="00362918">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4.</w:t>
            </w:r>
            <w:r w:rsidRPr="007767C4">
              <w:rPr>
                <w:rFonts w:ascii="Times New Roman" w:hAnsi="Times New Roman" w:cs="Times New Roman"/>
                <w:b/>
                <w:bCs/>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6</w:t>
            </w:r>
          </w:p>
        </w:tc>
      </w:tr>
    </w:tbl>
    <w:p w:rsidR="000D0A43" w:rsidRPr="007767C4" w:rsidRDefault="000D0A43" w:rsidP="00F17AE9">
      <w:pPr>
        <w:tabs>
          <w:tab w:val="right" w:pos="426"/>
        </w:tabs>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2. Nội dung chi tiết:</w:t>
      </w:r>
    </w:p>
    <w:p w:rsidR="000D0A43" w:rsidRPr="007767C4" w:rsidRDefault="000D0A43" w:rsidP="00F17AE9">
      <w:pPr>
        <w:tabs>
          <w:tab w:val="right" w:pos="9540"/>
        </w:tabs>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rPr>
        <w:t>Ðề mục I: An toàn lao ðộng và tổ chức sản xuất</w:t>
      </w:r>
      <w:r w:rsidRPr="007767C4">
        <w:rPr>
          <w:rFonts w:ascii="Times New Roman" w:hAnsi="Times New Roman" w:cs="Times New Roman"/>
          <w:b/>
          <w:bCs/>
          <w:color w:val="000000"/>
          <w:sz w:val="26"/>
          <w:szCs w:val="26"/>
        </w:rPr>
        <w:tab/>
        <w:t xml:space="preserve"> </w:t>
      </w:r>
      <w:r w:rsidRPr="007767C4">
        <w:rPr>
          <w:rFonts w:ascii="Times New Roman" w:hAnsi="Times New Roman" w:cs="Times New Roman"/>
          <w:i/>
          <w:iCs/>
          <w:color w:val="000000"/>
          <w:sz w:val="26"/>
          <w:szCs w:val="26"/>
          <w:lang w:val="es-ES"/>
        </w:rPr>
        <w:t>Thời gian: 2 giờ</w:t>
      </w:r>
    </w:p>
    <w:p w:rsidR="000D0A43" w:rsidRPr="007767C4" w:rsidRDefault="000D0A43" w:rsidP="00F17AE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Kiểm tra ðýợc an toàn thiết bị  dụng cụ trýớc khi vận hành.</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Thực hiện các kỹ thuật an toàn trong hàn ðiện hồ quang.</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Thực hiện kỹ thuật an toàn máy mài 2 ðá, máy cắt tôn.</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Tổ chức nõi làm việc của thợ hàn khoa học.</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 xml:space="preserve">1. An toàn lao ðộng và tổ chức nõi làm việc. </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 Nội quy thực tâp xýởng.</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 Trang thiết bị trong xýởng thực tập hàn.</w:t>
      </w:r>
    </w:p>
    <w:p w:rsidR="000D0A43" w:rsidRPr="007767C4" w:rsidRDefault="000D0A43" w:rsidP="00F17AE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
        </w:rPr>
        <w:t>4. An toàn và vệ sinh công nghiệp.</w:t>
      </w:r>
    </w:p>
    <w:p w:rsidR="000D0A43" w:rsidRPr="007767C4" w:rsidRDefault="000D0A43" w:rsidP="00F17AE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F17AE9">
      <w:pPr>
        <w:tabs>
          <w:tab w:val="right" w:pos="9540"/>
        </w:tabs>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rPr>
        <w:t>Ðề mục II: Gây và ổn ðịnh hồ quang</w:t>
      </w:r>
      <w:r w:rsidRPr="007767C4">
        <w:rPr>
          <w:rFonts w:ascii="Times New Roman" w:hAnsi="Times New Roman" w:cs="Times New Roman"/>
          <w:b/>
          <w:bCs/>
          <w:color w:val="000000"/>
          <w:sz w:val="26"/>
          <w:szCs w:val="26"/>
        </w:rPr>
        <w:tab/>
        <w:t xml:space="preserve"> </w:t>
      </w:r>
      <w:r w:rsidRPr="007767C4">
        <w:rPr>
          <w:rFonts w:ascii="Times New Roman" w:hAnsi="Times New Roman" w:cs="Times New Roman"/>
          <w:i/>
          <w:iCs/>
          <w:color w:val="000000"/>
          <w:sz w:val="26"/>
          <w:szCs w:val="26"/>
          <w:lang w:val="es-ES"/>
        </w:rPr>
        <w:t>Thời gian: 12 giờ</w:t>
      </w:r>
    </w:p>
    <w:p w:rsidR="000D0A43" w:rsidRPr="007767C4" w:rsidRDefault="000D0A43" w:rsidP="00F17AE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Trình bày ðýợc quá trình phát sinh hồ quang hàn.</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Gây ðýợc hồ quang hàn theo hai phýõng pháp là mổ thẳng và ma sát.</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Gây ðýợc hồ quang hàn ðúng vị trí.</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Duy trì ðýợc hồ quang hàn cháy ổn ðịnh và ðiều chỉnh ðýợc chiều dài hồ quang.</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Ðảm bảo an toàn cho ngýời và thiết bị.</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 Sữ dụng thiết bị hàn hồ quang (AC200 &amp; AC 300, SAF)</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 Phýõng pháp mồi hồ quang.</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 Gây và duy trì hồ quang cháy ổn ðịnh</w:t>
      </w:r>
    </w:p>
    <w:p w:rsidR="000D0A43" w:rsidRPr="007767C4" w:rsidRDefault="000D0A43" w:rsidP="00F17AE9">
      <w:pPr>
        <w:tabs>
          <w:tab w:val="right" w:pos="9540"/>
        </w:tabs>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rPr>
        <w:t xml:space="preserve">Ðề mục III: Hàn bằng giáp mối không vát cạnh vị trí 1G </w:t>
      </w:r>
      <w:r w:rsidRPr="007767C4">
        <w:rPr>
          <w:rFonts w:ascii="Times New Roman" w:hAnsi="Times New Roman" w:cs="Times New Roman"/>
          <w:b/>
          <w:bCs/>
          <w:color w:val="000000"/>
          <w:sz w:val="26"/>
          <w:szCs w:val="26"/>
        </w:rPr>
        <w:tab/>
      </w:r>
      <w:r w:rsidRPr="007767C4">
        <w:rPr>
          <w:rFonts w:ascii="Times New Roman" w:hAnsi="Times New Roman" w:cs="Times New Roman"/>
          <w:i/>
          <w:iCs/>
          <w:color w:val="000000"/>
          <w:sz w:val="26"/>
          <w:szCs w:val="26"/>
          <w:lang w:val="es-ES"/>
        </w:rPr>
        <w:t>Thời gian: 16 giờ</w:t>
      </w:r>
    </w:p>
    <w:p w:rsidR="000D0A43" w:rsidRPr="007767C4" w:rsidRDefault="000D0A43" w:rsidP="00F17AE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F17AE9">
      <w:pPr>
        <w:ind w:firstLine="720"/>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 Hàn ðýợc mối hàn bằng trên mặt phẳng ðảm bảo yêu cầu kỹ thuật.</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Hàn ðýợc các ðýờng thẳng song song trên mặt phẳng ðảm bảo yêu cầu kỹ thuật: ðộ ngấu, vảy hàn ðều, không rỗ xỉ, thẩm mĩ</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Ðảm bảo an toàn cho ngýời và thiết bị.</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 Chuẩn bị liên kết hàn</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 Xác ðịnh cýờng ðộ, ðiện thế, tốc ðộ hàn.</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 Kỹ thuật hàn</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4. Nguyên nhân sai hỏng và biện pháp khắc phục</w:t>
      </w:r>
    </w:p>
    <w:p w:rsidR="000D0A43" w:rsidRPr="007767C4" w:rsidRDefault="000D0A43" w:rsidP="00F17AE9">
      <w:pPr>
        <w:jc w:val="both"/>
        <w:rPr>
          <w:rFonts w:ascii="Times New Roman" w:hAnsi="Times New Roman" w:cs="Times New Roman"/>
          <w:color w:val="000000"/>
          <w:sz w:val="26"/>
          <w:szCs w:val="26"/>
          <w:lang w:val="es-ES"/>
        </w:rPr>
      </w:pPr>
    </w:p>
    <w:p w:rsidR="000D0A43" w:rsidRPr="007767C4" w:rsidRDefault="000D0A43" w:rsidP="00F17AE9">
      <w:pPr>
        <w:tabs>
          <w:tab w:val="right" w:pos="9000"/>
        </w:tabs>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rPr>
        <w:t>Ðề mục IV: Hàn góc ngoài vị trí 1F</w:t>
      </w:r>
      <w:r w:rsidRPr="007767C4">
        <w:rPr>
          <w:rFonts w:ascii="Times New Roman" w:hAnsi="Times New Roman" w:cs="Times New Roman"/>
          <w:b/>
          <w:bCs/>
          <w:color w:val="000000"/>
          <w:sz w:val="26"/>
          <w:szCs w:val="26"/>
        </w:rPr>
        <w:tab/>
        <w:t xml:space="preserve"> </w:t>
      </w:r>
      <w:r w:rsidRPr="007767C4">
        <w:rPr>
          <w:rFonts w:ascii="Times New Roman" w:hAnsi="Times New Roman" w:cs="Times New Roman"/>
          <w:i/>
          <w:iCs/>
          <w:color w:val="000000"/>
          <w:sz w:val="26"/>
          <w:szCs w:val="26"/>
          <w:lang w:val="es-ES"/>
        </w:rPr>
        <w:t>Thời gian: 4 giờ</w:t>
      </w:r>
    </w:p>
    <w:p w:rsidR="000D0A43" w:rsidRPr="007767C4" w:rsidRDefault="000D0A43" w:rsidP="00F17AE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F17AE9">
      <w:pPr>
        <w:ind w:firstLine="720"/>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 Hàn ðýợc mối hàn góc ðảm bảo yêu cầu kỹ thuật.</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Ðảm bảo an toàn cho ngýời và thiết bị.</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 Chuẩn bị liên kết hàn góc ngoài.</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 Hàn dính.</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 Xác ðịnh cýờng ðộ, ðiện thế, tốc ðộ hàn.</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4. Kỹ thuật hàn lớp thứ nhất và kiểm tra.</w:t>
      </w:r>
    </w:p>
    <w:p w:rsidR="000D0A43" w:rsidRPr="007767C4" w:rsidRDefault="000D0A43" w:rsidP="00F17AE9">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7767C4">
        <w:rPr>
          <w:rFonts w:ascii="Times New Roman" w:hAnsi="Times New Roman" w:cs="Times New Roman"/>
          <w:color w:val="000000"/>
          <w:sz w:val="26"/>
          <w:szCs w:val="26"/>
          <w:lang w:val="es-ES"/>
        </w:rPr>
        <w:t>. Nguyên nhân sai hỏng và biện pháp khắc phục.</w:t>
      </w:r>
    </w:p>
    <w:p w:rsidR="000D0A43" w:rsidRPr="007767C4" w:rsidRDefault="000D0A43" w:rsidP="00F17AE9">
      <w:pPr>
        <w:jc w:val="both"/>
        <w:rPr>
          <w:rFonts w:ascii="Times New Roman" w:hAnsi="Times New Roman" w:cs="Times New Roman"/>
          <w:b/>
          <w:bCs/>
          <w:i/>
          <w:iCs/>
          <w:color w:val="000000"/>
          <w:sz w:val="26"/>
          <w:szCs w:val="26"/>
        </w:rPr>
      </w:pPr>
      <w:r w:rsidRPr="007767C4">
        <w:rPr>
          <w:rFonts w:ascii="Times New Roman" w:hAnsi="Times New Roman" w:cs="Times New Roman"/>
          <w:b/>
          <w:bCs/>
          <w:sz w:val="26"/>
          <w:szCs w:val="26"/>
          <w:lang w:val="sv-SE"/>
        </w:rPr>
        <w:t>Ðề mục V: Hàn chồng mí</w:t>
      </w:r>
      <w:r w:rsidRPr="007767C4">
        <w:rPr>
          <w:rFonts w:ascii="Times New Roman" w:hAnsi="Times New Roman" w:cs="Times New Roman"/>
          <w:b/>
          <w:bCs/>
          <w:color w:val="000000"/>
          <w:sz w:val="26"/>
          <w:szCs w:val="26"/>
          <w:lang w:val="pt-BR"/>
        </w:rPr>
        <w:tab/>
      </w:r>
      <w:r w:rsidRPr="007767C4">
        <w:rPr>
          <w:rFonts w:ascii="Times New Roman" w:hAnsi="Times New Roman" w:cs="Times New Roman"/>
          <w:b/>
          <w:bCs/>
          <w:color w:val="000000"/>
          <w:sz w:val="26"/>
          <w:szCs w:val="26"/>
          <w:lang w:val="pt-BR"/>
        </w:rPr>
        <w:tab/>
        <w:t xml:space="preserve">   </w:t>
      </w:r>
      <w:r w:rsidRPr="007767C4">
        <w:rPr>
          <w:rFonts w:ascii="Times New Roman" w:hAnsi="Times New Roman" w:cs="Times New Roman"/>
          <w:b/>
          <w:bCs/>
          <w:color w:val="000000"/>
          <w:sz w:val="26"/>
          <w:szCs w:val="26"/>
          <w:lang w:val="pt-BR"/>
        </w:rPr>
        <w:tab/>
      </w:r>
      <w:r w:rsidRPr="007767C4">
        <w:rPr>
          <w:rFonts w:ascii="Times New Roman" w:hAnsi="Times New Roman" w:cs="Times New Roman"/>
          <w:b/>
          <w:bCs/>
          <w:color w:val="000000"/>
          <w:sz w:val="26"/>
          <w:szCs w:val="26"/>
          <w:lang w:val="pt-BR"/>
        </w:rPr>
        <w:tab/>
      </w:r>
      <w:r w:rsidRPr="007767C4">
        <w:rPr>
          <w:rFonts w:ascii="Times New Roman" w:hAnsi="Times New Roman" w:cs="Times New Roman"/>
          <w:b/>
          <w:bCs/>
          <w:color w:val="000000"/>
          <w:sz w:val="26"/>
          <w:szCs w:val="26"/>
          <w:lang w:val="pt-BR"/>
        </w:rPr>
        <w:tab/>
      </w:r>
      <w:r w:rsidRPr="007767C4">
        <w:rPr>
          <w:rFonts w:ascii="Times New Roman" w:hAnsi="Times New Roman" w:cs="Times New Roman"/>
          <w:i/>
          <w:iCs/>
          <w:color w:val="000000"/>
          <w:sz w:val="26"/>
          <w:szCs w:val="26"/>
          <w:lang w:val="es-ES"/>
        </w:rPr>
        <w:t>Thời gian: 6 giờ</w:t>
      </w:r>
    </w:p>
    <w:p w:rsidR="000D0A43" w:rsidRPr="007767C4" w:rsidRDefault="000D0A43" w:rsidP="00F17AE9">
      <w:pPr>
        <w:jc w:val="both"/>
        <w:rPr>
          <w:rFonts w:ascii="Times New Roman" w:hAnsi="Times New Roman" w:cs="Times New Roman"/>
          <w:i/>
          <w:iCs/>
          <w:color w:val="000000"/>
          <w:sz w:val="26"/>
          <w:szCs w:val="26"/>
        </w:rPr>
      </w:pPr>
      <w:r w:rsidRPr="007767C4">
        <w:rPr>
          <w:rFonts w:ascii="Times New Roman" w:hAnsi="Times New Roman" w:cs="Times New Roman"/>
          <w:i/>
          <w:iCs/>
          <w:color w:val="000000"/>
          <w:sz w:val="26"/>
          <w:szCs w:val="26"/>
        </w:rPr>
        <w:t>Mục tiêu:</w:t>
      </w:r>
    </w:p>
    <w:p w:rsidR="000D0A43" w:rsidRPr="007767C4" w:rsidRDefault="000D0A43" w:rsidP="00F17AE9">
      <w:pPr>
        <w:ind w:firstLine="720"/>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Hàn ðýợc mối hàn góc ðảm bảo yêu cầu kỹ thuật.</w:t>
      </w:r>
    </w:p>
    <w:p w:rsidR="000D0A43" w:rsidRPr="007767C4" w:rsidRDefault="000D0A43" w:rsidP="00F17AE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ab/>
        <w:t>- Ðảm bảo an toàn cho ngýời và thiết bị.</w:t>
      </w:r>
    </w:p>
    <w:p w:rsidR="000D0A43" w:rsidRPr="007767C4" w:rsidRDefault="000D0A43" w:rsidP="00F17AE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 Chuẩn bị liên kết mối hàn chồng mí.</w:t>
      </w:r>
    </w:p>
    <w:p w:rsidR="000D0A43" w:rsidRPr="007767C4" w:rsidRDefault="000D0A43" w:rsidP="00F17AE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2. Xác ðịnh cýờng ðộ, ðiện thế, tốc ðộ hàn.</w:t>
      </w:r>
    </w:p>
    <w:p w:rsidR="000D0A43" w:rsidRPr="007767C4" w:rsidRDefault="000D0A43" w:rsidP="00F17AE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 Kỹ thuật hàn và phýõng pháp  kiểm tra.</w:t>
      </w:r>
    </w:p>
    <w:p w:rsidR="000D0A43" w:rsidRPr="007767C4" w:rsidRDefault="000D0A43" w:rsidP="00F17AE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4. Nguyên nhân sai hỏng và biện pháp khắc phục.</w:t>
      </w:r>
    </w:p>
    <w:p w:rsidR="000D0A43" w:rsidRPr="007767C4" w:rsidRDefault="000D0A43" w:rsidP="00F17AE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 xml:space="preserve">Phần 2: </w:t>
      </w:r>
    </w:p>
    <w:p w:rsidR="000D0A43" w:rsidRPr="007767C4" w:rsidRDefault="000D0A43" w:rsidP="00F17AE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NỘI DUNG CHI TIẾT GÒ</w:t>
      </w:r>
    </w:p>
    <w:p w:rsidR="000D0A43" w:rsidRPr="007767C4" w:rsidRDefault="000D0A43" w:rsidP="00F17AE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Ðề mục I: Nội quy an toàn và phýõng pháp sữ dụng dụng cụ gò.</w:t>
      </w:r>
    </w:p>
    <w:p w:rsidR="000D0A43" w:rsidRPr="007767C4" w:rsidRDefault="000D0A43" w:rsidP="00F17AE9">
      <w:pPr>
        <w:ind w:left="5760" w:firstLine="720"/>
        <w:jc w:val="both"/>
        <w:rPr>
          <w:rFonts w:ascii="Times New Roman" w:hAnsi="Times New Roman" w:cs="Times New Roman"/>
          <w:b/>
          <w:bCs/>
          <w:color w:val="000000"/>
          <w:sz w:val="26"/>
          <w:szCs w:val="26"/>
          <w:lang w:val="es-ES"/>
        </w:rPr>
      </w:pPr>
      <w:r w:rsidRPr="007767C4">
        <w:rPr>
          <w:rFonts w:ascii="Times New Roman" w:hAnsi="Times New Roman" w:cs="Times New Roman"/>
          <w:i/>
          <w:iCs/>
          <w:color w:val="000000"/>
          <w:sz w:val="26"/>
          <w:szCs w:val="26"/>
          <w:lang w:val="es-ES"/>
        </w:rPr>
        <w:t>Thời gian: 2 giờ</w:t>
      </w:r>
    </w:p>
    <w:p w:rsidR="000D0A43" w:rsidRPr="007767C4" w:rsidRDefault="000D0A43" w:rsidP="00F17AE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Kiểm tra ðýợc an toàn thiết bị dụng cụ .</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Thực hiện các kỹ thuật an toàn .</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ab/>
        <w:t>- Tổ chức nõi làm việc của thợ hàn khoa học.</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 Nội quy thực tập xýởng.</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 Trang thiết bị dụng cụ xýởng thực tập.</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 An toàn và vệ sinh công nghiệp.</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4. Tổ chức nõi làm việc.</w:t>
      </w:r>
    </w:p>
    <w:p w:rsidR="000D0A43" w:rsidRPr="007767C4" w:rsidRDefault="000D0A43" w:rsidP="00F17AE9">
      <w:pPr>
        <w:jc w:val="both"/>
        <w:rPr>
          <w:rFonts w:ascii="Times New Roman" w:hAnsi="Times New Roman" w:cs="Times New Roman"/>
          <w:color w:val="000000"/>
          <w:sz w:val="26"/>
          <w:szCs w:val="26"/>
        </w:rPr>
      </w:pPr>
      <w:r>
        <w:rPr>
          <w:rFonts w:ascii="Times New Roman" w:hAnsi="Times New Roman" w:cs="Times New Roman"/>
          <w:color w:val="000000"/>
          <w:sz w:val="26"/>
          <w:szCs w:val="26"/>
          <w:lang w:val="es-ES"/>
        </w:rPr>
        <w:t>4.</w:t>
      </w:r>
      <w:r w:rsidRPr="007767C4">
        <w:rPr>
          <w:rFonts w:ascii="Times New Roman" w:hAnsi="Times New Roman" w:cs="Times New Roman"/>
          <w:color w:val="000000"/>
          <w:sz w:val="26"/>
          <w:szCs w:val="26"/>
          <w:lang w:val="es-ES"/>
        </w:rPr>
        <w:t>. Giới thiệu về phýõng pháp sữ dụng dụng cụ gò.</w:t>
      </w:r>
    </w:p>
    <w:p w:rsidR="000D0A43" w:rsidRPr="007767C4" w:rsidRDefault="000D0A43" w:rsidP="00F17AE9">
      <w:pPr>
        <w:jc w:val="both"/>
        <w:rPr>
          <w:rFonts w:ascii="Times New Roman" w:hAnsi="Times New Roman" w:cs="Times New Roman"/>
          <w:b/>
          <w:bCs/>
          <w:i/>
          <w:iCs/>
          <w:color w:val="000000"/>
          <w:sz w:val="26"/>
          <w:szCs w:val="26"/>
          <w:lang w:val="es-ES"/>
        </w:rPr>
      </w:pPr>
      <w:r w:rsidRPr="007767C4">
        <w:rPr>
          <w:rFonts w:ascii="Times New Roman" w:hAnsi="Times New Roman" w:cs="Times New Roman"/>
          <w:b/>
          <w:bCs/>
          <w:color w:val="000000"/>
          <w:sz w:val="26"/>
          <w:szCs w:val="26"/>
        </w:rPr>
        <w:t>Ðề mục II: Nắn phẳng tấm kim loại</w:t>
      </w:r>
      <w:r w:rsidRPr="007767C4">
        <w:rPr>
          <w:rFonts w:ascii="Times New Roman" w:hAnsi="Times New Roman" w:cs="Times New Roman"/>
          <w:b/>
          <w:bCs/>
          <w:color w:val="000000"/>
          <w:sz w:val="26"/>
          <w:szCs w:val="26"/>
        </w:rPr>
        <w:tab/>
      </w:r>
      <w:r w:rsidRPr="007767C4">
        <w:rPr>
          <w:rFonts w:ascii="Times New Roman" w:hAnsi="Times New Roman" w:cs="Times New Roman"/>
          <w:b/>
          <w:bCs/>
          <w:color w:val="000000"/>
          <w:sz w:val="26"/>
          <w:szCs w:val="26"/>
        </w:rPr>
        <w:tab/>
      </w:r>
      <w:r w:rsidRPr="007767C4">
        <w:rPr>
          <w:rFonts w:ascii="Times New Roman" w:hAnsi="Times New Roman" w:cs="Times New Roman"/>
          <w:b/>
          <w:bCs/>
          <w:color w:val="000000"/>
          <w:sz w:val="26"/>
          <w:szCs w:val="26"/>
        </w:rPr>
        <w:tab/>
      </w:r>
      <w:r w:rsidRPr="007767C4">
        <w:rPr>
          <w:rFonts w:ascii="Times New Roman" w:hAnsi="Times New Roman" w:cs="Times New Roman"/>
          <w:i/>
          <w:iCs/>
          <w:color w:val="000000"/>
          <w:sz w:val="26"/>
          <w:szCs w:val="26"/>
          <w:lang w:val="es-ES"/>
        </w:rPr>
        <w:t>Thời gian: 4 giờ</w:t>
      </w:r>
    </w:p>
    <w:p w:rsidR="000D0A43" w:rsidRPr="007767C4" w:rsidRDefault="000D0A43" w:rsidP="00F17AE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Xác định được quy trình </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Lắp đặt theo bản vẽ thi công</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Lắp được máy đúng quy trình, đảm bảo yêu cầu kỹ thuật, thời gian</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Sử dụng dụng cụ, thiết bị đúng kỹ thuật, an toàn </w:t>
      </w:r>
    </w:p>
    <w:p w:rsidR="000D0A43" w:rsidRPr="007767C4" w:rsidRDefault="000D0A43" w:rsidP="00F17AE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Cẩn thận, chính xác, nghiêm chỉnh thực hiện theo quy trình</w:t>
      </w:r>
    </w:p>
    <w:p w:rsidR="000D0A43" w:rsidRPr="007767C4" w:rsidRDefault="000D0A43" w:rsidP="00F17AE9">
      <w:pPr>
        <w:jc w:val="both"/>
        <w:rPr>
          <w:rFonts w:ascii="Times New Roman" w:hAnsi="Times New Roman" w:cs="Times New Roman"/>
          <w:color w:val="000000"/>
          <w:sz w:val="26"/>
          <w:szCs w:val="26"/>
          <w:lang w:val="fr-FR"/>
        </w:rPr>
      </w:pPr>
      <w:r w:rsidRPr="007767C4">
        <w:rPr>
          <w:rFonts w:ascii="Times New Roman" w:hAnsi="Times New Roman" w:cs="Times New Roman"/>
          <w:b/>
          <w:bCs/>
          <w:color w:val="000000"/>
          <w:sz w:val="26"/>
          <w:szCs w:val="26"/>
          <w:lang w:val="fr-FR"/>
        </w:rPr>
        <w:t>-</w:t>
      </w:r>
      <w:r w:rsidRPr="007767C4">
        <w:rPr>
          <w:rFonts w:ascii="Times New Roman" w:hAnsi="Times New Roman" w:cs="Times New Roman"/>
          <w:color w:val="000000"/>
          <w:sz w:val="26"/>
          <w:szCs w:val="26"/>
          <w:lang w:val="fr-FR"/>
        </w:rPr>
        <w:t xml:space="preserve"> Đảm bảo an toàn. </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 Nắm ðýợc phạm vi sữ dụng của dụng cụ ðồ gá dùng ðể nắn phẳng tấm kim loại.</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 Phýõng pháp nắn phẳng bằng búa.</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 Phýõng pháp nắn phẳng kết hợp</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Ðề mục III: Vạch dấu trên kim loại</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4 giờ</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Xác định được quy trình </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Lắp đặt theo bản vẽ thi công</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Sử dụng dụng cụ, thiết bị đúng kỹ thuật, an toàn </w:t>
      </w:r>
    </w:p>
    <w:p w:rsidR="000D0A43" w:rsidRPr="007767C4" w:rsidRDefault="000D0A43" w:rsidP="00F17AE9">
      <w:pPr>
        <w:jc w:val="both"/>
        <w:rPr>
          <w:rFonts w:ascii="Times New Roman" w:hAnsi="Times New Roman" w:cs="Times New Roman"/>
          <w:color w:val="000000"/>
          <w:sz w:val="26"/>
          <w:szCs w:val="26"/>
          <w:lang w:val="fr-FR"/>
        </w:rPr>
      </w:pPr>
      <w:r w:rsidRPr="007767C4">
        <w:rPr>
          <w:rFonts w:ascii="Times New Roman" w:hAnsi="Times New Roman" w:cs="Times New Roman"/>
          <w:b/>
          <w:bCs/>
          <w:color w:val="000000"/>
          <w:sz w:val="26"/>
          <w:szCs w:val="26"/>
          <w:lang w:val="fr-FR"/>
        </w:rPr>
        <w:t>-</w:t>
      </w:r>
      <w:r w:rsidRPr="007767C4">
        <w:rPr>
          <w:rFonts w:ascii="Times New Roman" w:hAnsi="Times New Roman" w:cs="Times New Roman"/>
          <w:color w:val="000000"/>
          <w:sz w:val="26"/>
          <w:szCs w:val="26"/>
          <w:lang w:val="fr-FR"/>
        </w:rPr>
        <w:t xml:space="preserve"> Đảm bảo an toàn. </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 Phýõng pháp vạch dấu trên kim loại</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Ðảm bảo ðộ chính xác và yêu cầu kỹ thuật.</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 Những sai hỏng và biện pháp khắc phục.</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Ðề mục IV: Khoan lỗ, móc mí</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10 giờ</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Xác định được quy trình </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Lắp được máy đúng quy trình, đảm bảo yêu cầu kỹ thuật, thời gian</w:t>
      </w:r>
    </w:p>
    <w:p w:rsidR="000D0A43" w:rsidRPr="007767C4" w:rsidRDefault="000D0A43" w:rsidP="00F17AE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Sử dụng dụng cụ, thiết bị đúng kỹ thuật, an toàn </w:t>
      </w:r>
    </w:p>
    <w:p w:rsidR="000D0A43" w:rsidRPr="007767C4" w:rsidRDefault="000D0A43" w:rsidP="00F17AE9">
      <w:pPr>
        <w:jc w:val="both"/>
        <w:rPr>
          <w:rFonts w:ascii="Times New Roman" w:hAnsi="Times New Roman" w:cs="Times New Roman"/>
          <w:color w:val="000000"/>
          <w:sz w:val="26"/>
          <w:szCs w:val="26"/>
          <w:lang w:val="fr-FR"/>
        </w:rPr>
      </w:pPr>
      <w:r w:rsidRPr="007767C4">
        <w:rPr>
          <w:rFonts w:ascii="Times New Roman" w:hAnsi="Times New Roman" w:cs="Times New Roman"/>
          <w:b/>
          <w:bCs/>
          <w:color w:val="000000"/>
          <w:sz w:val="26"/>
          <w:szCs w:val="26"/>
          <w:lang w:val="fr-FR"/>
        </w:rPr>
        <w:t>-</w:t>
      </w:r>
      <w:r w:rsidRPr="007767C4">
        <w:rPr>
          <w:rFonts w:ascii="Times New Roman" w:hAnsi="Times New Roman" w:cs="Times New Roman"/>
          <w:color w:val="000000"/>
          <w:sz w:val="26"/>
          <w:szCs w:val="26"/>
          <w:lang w:val="fr-FR"/>
        </w:rPr>
        <w:t xml:space="preserve"> Đảm bảo an toàn. </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 Khoan lỗ f3 4 f8 trên máy khoan bàn.</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Phýõng pháp sữa mũi khoan.</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 Ðột lỗ f2 4 f4 bằng con ðột.</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 Những sai hỏng và biện pháp khắc phục.</w:t>
      </w:r>
    </w:p>
    <w:p w:rsidR="000D0A43" w:rsidRPr="007767C4" w:rsidRDefault="000D0A43" w:rsidP="00F17AE9">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7767C4">
        <w:rPr>
          <w:rFonts w:ascii="Times New Roman" w:hAnsi="Times New Roman" w:cs="Times New Roman"/>
          <w:sz w:val="26"/>
          <w:szCs w:val="26"/>
          <w:lang w:val="sv-SE"/>
        </w:rPr>
        <w:t>. Bài ứng dụng.</w:t>
      </w:r>
    </w:p>
    <w:p w:rsidR="000D0A43" w:rsidRPr="007767C4" w:rsidRDefault="000D0A43" w:rsidP="00F17AE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IV. Điều kiện thực hiện môn học:</w:t>
      </w:r>
    </w:p>
    <w:p w:rsidR="000D0A43" w:rsidRPr="007767C4" w:rsidRDefault="000D0A43" w:rsidP="00F17AE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1. Phòng học chuyên môn hóa/nhà xưởng:</w:t>
      </w:r>
      <w:r w:rsidRPr="007767C4">
        <w:rPr>
          <w:rFonts w:ascii="Times New Roman" w:hAnsi="Times New Roman" w:cs="Times New Roman"/>
          <w:color w:val="000000"/>
          <w:sz w:val="26"/>
          <w:szCs w:val="26"/>
        </w:rPr>
        <w:t xml:space="preserve"> Dùng cho một lớp thực hành 18 học sinh.</w:t>
      </w:r>
    </w:p>
    <w:p w:rsidR="000D0A43" w:rsidRPr="007767C4" w:rsidRDefault="000D0A43" w:rsidP="00F17AE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Trang thiết bị, máy móc:</w:t>
      </w:r>
    </w:p>
    <w:p w:rsidR="000D0A43" w:rsidRPr="007767C4" w:rsidRDefault="000D0A43" w:rsidP="00F17AE9">
      <w:pPr>
        <w:rPr>
          <w:rFonts w:ascii="Times New Roman" w:hAnsi="Times New Roman" w:cs="Times New Roman"/>
          <w:sz w:val="26"/>
          <w:szCs w:val="26"/>
          <w:lang w:val="pt-BR"/>
        </w:rPr>
      </w:pPr>
      <w:r w:rsidRPr="007767C4">
        <w:rPr>
          <w:rFonts w:ascii="Times New Roman" w:hAnsi="Times New Roman" w:cs="Times New Roman"/>
          <w:sz w:val="26"/>
          <w:szCs w:val="26"/>
          <w:lang w:val="pt-BR"/>
        </w:rPr>
        <w:tab/>
        <w:t>+Máy hàn ðiện xoay chiều với ðầy ðủ các phụ kiện.</w:t>
      </w:r>
    </w:p>
    <w:p w:rsidR="000D0A43" w:rsidRPr="007767C4" w:rsidRDefault="000D0A43" w:rsidP="00F17AE9">
      <w:pPr>
        <w:rPr>
          <w:rFonts w:ascii="Times New Roman" w:hAnsi="Times New Roman" w:cs="Times New Roman"/>
          <w:sz w:val="26"/>
          <w:szCs w:val="26"/>
          <w:lang w:val="pt-BR"/>
        </w:rPr>
      </w:pPr>
      <w:r w:rsidRPr="007767C4">
        <w:rPr>
          <w:rFonts w:ascii="Times New Roman" w:hAnsi="Times New Roman" w:cs="Times New Roman"/>
          <w:sz w:val="26"/>
          <w:szCs w:val="26"/>
          <w:lang w:val="pt-BR"/>
        </w:rPr>
        <w:tab/>
        <w:t>+ Máy mài 2 ðá, máy cắt tôn, máy mài cầm tay</w:t>
      </w:r>
    </w:p>
    <w:p w:rsidR="000D0A43" w:rsidRPr="007767C4" w:rsidRDefault="000D0A43" w:rsidP="00F17AE9">
      <w:pPr>
        <w:rPr>
          <w:rFonts w:ascii="Times New Roman" w:hAnsi="Times New Roman" w:cs="Times New Roman"/>
          <w:sz w:val="26"/>
          <w:szCs w:val="26"/>
          <w:lang w:val="pt-BR"/>
        </w:rPr>
      </w:pPr>
      <w:r w:rsidRPr="007767C4">
        <w:rPr>
          <w:rFonts w:ascii="Times New Roman" w:hAnsi="Times New Roman" w:cs="Times New Roman"/>
          <w:sz w:val="26"/>
          <w:szCs w:val="26"/>
          <w:lang w:val="pt-BR"/>
        </w:rPr>
        <w:tab/>
        <w:t>+ Tủ xấy que hàn, ðe thuyền</w:t>
      </w:r>
      <w:r w:rsidRPr="007767C4">
        <w:rPr>
          <w:rFonts w:ascii="Times New Roman" w:hAnsi="Times New Roman" w:cs="Times New Roman"/>
          <w:sz w:val="26"/>
          <w:szCs w:val="26"/>
          <w:lang w:val="pt-BR"/>
        </w:rPr>
        <w:tab/>
      </w:r>
    </w:p>
    <w:p w:rsidR="000D0A43" w:rsidRPr="007767C4" w:rsidRDefault="000D0A43" w:rsidP="00F17AE9">
      <w:pPr>
        <w:rPr>
          <w:rFonts w:ascii="Times New Roman" w:hAnsi="Times New Roman" w:cs="Times New Roman"/>
          <w:sz w:val="26"/>
          <w:szCs w:val="26"/>
          <w:lang w:val="pt-BR"/>
        </w:rPr>
      </w:pPr>
      <w:r w:rsidRPr="007767C4">
        <w:rPr>
          <w:rFonts w:ascii="Times New Roman" w:hAnsi="Times New Roman" w:cs="Times New Roman"/>
          <w:i/>
          <w:iCs/>
          <w:sz w:val="26"/>
          <w:szCs w:val="26"/>
          <w:lang w:val="pt-BR"/>
        </w:rPr>
        <w:tab/>
      </w:r>
      <w:r w:rsidRPr="007767C4">
        <w:rPr>
          <w:rFonts w:ascii="Times New Roman" w:hAnsi="Times New Roman" w:cs="Times New Roman"/>
          <w:sz w:val="26"/>
          <w:szCs w:val="26"/>
          <w:lang w:val="pt-BR"/>
        </w:rPr>
        <w:t xml:space="preserve">+ Bộ dụng cụ nguội </w:t>
      </w:r>
    </w:p>
    <w:p w:rsidR="000D0A43" w:rsidRPr="007767C4" w:rsidRDefault="000D0A43" w:rsidP="00F17AE9">
      <w:pPr>
        <w:rPr>
          <w:rFonts w:ascii="Times New Roman" w:hAnsi="Times New Roman" w:cs="Times New Roman"/>
          <w:sz w:val="26"/>
          <w:szCs w:val="26"/>
          <w:lang w:val="pt-BR"/>
        </w:rPr>
      </w:pPr>
      <w:r w:rsidRPr="007767C4">
        <w:rPr>
          <w:rFonts w:ascii="Times New Roman" w:hAnsi="Times New Roman" w:cs="Times New Roman"/>
          <w:sz w:val="26"/>
          <w:szCs w:val="26"/>
          <w:lang w:val="pt-BR"/>
        </w:rPr>
        <w:tab/>
        <w:t>+ Búa nguội, búa gỗ, kéo tay</w:t>
      </w:r>
    </w:p>
    <w:p w:rsidR="000D0A43" w:rsidRPr="007767C4" w:rsidRDefault="000D0A43" w:rsidP="00F17AE9">
      <w:pPr>
        <w:rPr>
          <w:rFonts w:ascii="Times New Roman" w:hAnsi="Times New Roman" w:cs="Times New Roman"/>
          <w:sz w:val="26"/>
          <w:szCs w:val="26"/>
          <w:lang w:val="pt-BR"/>
        </w:rPr>
      </w:pPr>
      <w:r w:rsidRPr="007767C4">
        <w:rPr>
          <w:rFonts w:ascii="Times New Roman" w:hAnsi="Times New Roman" w:cs="Times New Roman"/>
          <w:sz w:val="26"/>
          <w:szCs w:val="26"/>
          <w:lang w:val="pt-BR"/>
        </w:rPr>
        <w:tab/>
        <w:t>+ Dụng cụ ðo: Thýớc lá, thýớc cặp, ke, dýỡng kiểm tra mối ghép</w:t>
      </w:r>
    </w:p>
    <w:p w:rsidR="000D0A43" w:rsidRPr="007767C4" w:rsidRDefault="000D0A43" w:rsidP="00F17AE9">
      <w:pPr>
        <w:rPr>
          <w:rFonts w:ascii="Times New Roman" w:hAnsi="Times New Roman" w:cs="Times New Roman"/>
          <w:sz w:val="26"/>
          <w:szCs w:val="26"/>
          <w:lang w:val="pt-BR"/>
        </w:rPr>
      </w:pPr>
      <w:r w:rsidRPr="007767C4">
        <w:rPr>
          <w:rFonts w:ascii="Times New Roman" w:hAnsi="Times New Roman" w:cs="Times New Roman"/>
          <w:sz w:val="26"/>
          <w:szCs w:val="26"/>
          <w:lang w:val="pt-BR"/>
        </w:rPr>
        <w:tab/>
        <w:t xml:space="preserve">+ Mũi vạch, ðục, giũa, bàn chải sắt, </w:t>
      </w:r>
    </w:p>
    <w:p w:rsidR="000D0A43" w:rsidRPr="007767C4" w:rsidRDefault="000D0A43" w:rsidP="00F17AE9">
      <w:pPr>
        <w:rPr>
          <w:rFonts w:ascii="Times New Roman" w:hAnsi="Times New Roman" w:cs="Times New Roman"/>
          <w:sz w:val="26"/>
          <w:szCs w:val="26"/>
          <w:lang w:val="pt-BR"/>
        </w:rPr>
      </w:pPr>
      <w:r w:rsidRPr="007767C4">
        <w:rPr>
          <w:rFonts w:ascii="Times New Roman" w:hAnsi="Times New Roman" w:cs="Times New Roman"/>
          <w:sz w:val="26"/>
          <w:szCs w:val="26"/>
          <w:lang w:val="pt-BR"/>
        </w:rPr>
        <w:tab/>
        <w:t>+ Bản vẽ chi tiết khai triển hình gò.</w:t>
      </w:r>
    </w:p>
    <w:p w:rsidR="000D0A43" w:rsidRPr="007767C4" w:rsidRDefault="000D0A43" w:rsidP="00F17AE9">
      <w:pPr>
        <w:ind w:firstLine="7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+Bản vẽ trình tự gia công từng bài học.</w:t>
      </w:r>
    </w:p>
    <w:p w:rsidR="000D0A43" w:rsidRPr="007767C4" w:rsidRDefault="000D0A43" w:rsidP="00F17AE9">
      <w:pPr>
        <w:ind w:firstLine="7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+Tài liệu giảng dạy thực tập gò của giáo viên.</w:t>
      </w:r>
    </w:p>
    <w:p w:rsidR="000D0A43" w:rsidRPr="007767C4" w:rsidRDefault="000D0A43" w:rsidP="00F17AE9">
      <w:pPr>
        <w:ind w:firstLine="7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Tài liệu cho học sinh .</w:t>
      </w:r>
    </w:p>
    <w:p w:rsidR="000D0A43" w:rsidRPr="007767C4" w:rsidRDefault="000D0A43" w:rsidP="00F17AE9">
      <w:pPr>
        <w:ind w:firstLine="7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Giấy, bút, phấn cho giáo viên.</w:t>
      </w:r>
    </w:p>
    <w:p w:rsidR="000D0A43" w:rsidRPr="007767C4" w:rsidRDefault="000D0A43" w:rsidP="00F17AE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 xml:space="preserve">V. Nội dung và phýõng pháp, ðánh giá: </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 Nội dung:</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Kiến thức: - Học phần cung cấp cho sinh viên những kiến thức cõ bản có hệ thống về nguyên lý hoạt ðộng của thiết bị, gây và ổn ðịnh hồ quang. Biết hàn giáp mối hàn ðứng vị trí 1G, 3G các phýõng pháp kểm tra mối hàn. An toàn lao ðộng và ðặc biệt  phòng chống cháy nổ ở những khu vực dễ cháy.</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Trang bị cho sinh viên nãng lực thực hành phýõng pháp khai triển và gò ðýợc những chi tiết có hình dáng trụ, côn, các khối ða diện và khai triển các loại thép ðịnh hình.</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Cập nhật các phýõng pháp móc mí trên những thiết bị máy móc hiện ðại.</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Có tác phong công nghiệp hiện ðại thích hợp với nền sản xuất mới.</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Kỹ nãng: </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Nãng lực tự chủ và trách nhiệm: Thực hiện tốt các thao tác gò hàn cơ bản.</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Tổ chức nõi làm việc ngãn nắp, khoa học.</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2. Phýõng pháp: </w:t>
      </w:r>
      <w:r w:rsidRPr="007767C4">
        <w:rPr>
          <w:rFonts w:ascii="Times New Roman" w:hAnsi="Times New Roman" w:cs="Times New Roman"/>
          <w:sz w:val="26"/>
          <w:szCs w:val="26"/>
          <w:lang w:val="sv-SE"/>
        </w:rPr>
        <w:tab/>
        <w:t>Ðánh giá bằng bài tập thực hành</w:t>
      </w:r>
    </w:p>
    <w:p w:rsidR="000D0A43" w:rsidRPr="007767C4" w:rsidRDefault="000D0A43" w:rsidP="00F17AE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VI. Hýớng dẫn thực hiện môn học:</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1. Phạm vi áp dụng môn học: </w:t>
      </w:r>
      <w:r w:rsidRPr="007767C4">
        <w:rPr>
          <w:rFonts w:ascii="Times New Roman" w:hAnsi="Times New Roman" w:cs="Times New Roman"/>
          <w:color w:val="000000"/>
          <w:sz w:val="26"/>
          <w:szCs w:val="26"/>
          <w:lang w:val="es-ES"/>
        </w:rPr>
        <w:t>để giảng dạy cho trình độ đào tạo Cao đẳng nghề ngành công nghệ kỹ thuật nhiệt.</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Hýớng dẫn về phýõng pháp giảng dạy, học tập môn học:</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Diễn giải</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Trực quan </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Gợi mở</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Thực hành</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Phải có ðầy ðủ thiết bị cho học sinh, sinh viên thực tập</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 Những trọng tâm cần chú ý:</w:t>
      </w:r>
    </w:p>
    <w:p w:rsidR="000D0A43" w:rsidRPr="007767C4" w:rsidRDefault="000D0A43" w:rsidP="00F17AE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 Tài liệu tham khảo:</w:t>
      </w:r>
    </w:p>
    <w:p w:rsidR="000D0A43" w:rsidRPr="007767C4" w:rsidRDefault="000D0A43" w:rsidP="00A75B19">
      <w:pPr>
        <w:jc w:val="both"/>
        <w:rPr>
          <w:rFonts w:ascii="Times New Roman" w:hAnsi="Times New Roman" w:cs="Times New Roman"/>
          <w:color w:val="000000"/>
          <w:sz w:val="26"/>
          <w:szCs w:val="26"/>
        </w:rPr>
      </w:pPr>
    </w:p>
    <w:p w:rsidR="000D0A43" w:rsidRPr="007767C4" w:rsidRDefault="000D0A43" w:rsidP="00A75B19">
      <w:pPr>
        <w:spacing w:before="120" w:after="240"/>
        <w:jc w:val="both"/>
        <w:rPr>
          <w:rFonts w:ascii="Times New Roman" w:hAnsi="Times New Roman" w:cs="Times New Roman"/>
          <w:b/>
          <w:bCs/>
          <w:sz w:val="26"/>
          <w:szCs w:val="26"/>
          <w:lang w:val="pt-BR"/>
        </w:rPr>
      </w:pPr>
    </w:p>
    <w:p w:rsidR="000D0A43" w:rsidRPr="007767C4" w:rsidRDefault="000D0A43" w:rsidP="00A75B19">
      <w:pPr>
        <w:spacing w:before="120" w:after="240"/>
        <w:jc w:val="both"/>
        <w:rPr>
          <w:rFonts w:ascii="Times New Roman" w:hAnsi="Times New Roman" w:cs="Times New Roman"/>
          <w:b/>
          <w:bCs/>
          <w:sz w:val="26"/>
          <w:szCs w:val="26"/>
          <w:lang w:val="pt-BR"/>
        </w:rPr>
      </w:pP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jc w:val="center"/>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CHƯƠNG TRÌNH HỌC PHẦN</w:t>
      </w:r>
    </w:p>
    <w:p w:rsidR="000D0A43" w:rsidRPr="007767C4" w:rsidRDefault="000D0A43" w:rsidP="00A75B19">
      <w:pPr>
        <w:jc w:val="center"/>
        <w:rPr>
          <w:rFonts w:ascii="Times New Roman" w:hAnsi="Times New Roman" w:cs="Times New Roman"/>
          <w:i/>
          <w:iCs/>
          <w:sz w:val="26"/>
          <w:szCs w:val="26"/>
          <w:lang w:val="pt-BR"/>
        </w:rPr>
      </w:pPr>
    </w:p>
    <w:p w:rsidR="000D0A43" w:rsidRPr="007767C4" w:rsidRDefault="000D0A43" w:rsidP="00A75B19">
      <w:pPr>
        <w:spacing w:before="120" w:line="288" w:lineRule="auto"/>
        <w:jc w:val="both"/>
        <w:outlineLvl w:val="0"/>
        <w:rPr>
          <w:rFonts w:ascii="Times New Roman" w:hAnsi="Times New Roman" w:cs="Times New Roman"/>
          <w:b/>
          <w:bCs/>
          <w:color w:val="FF0000"/>
          <w:sz w:val="26"/>
          <w:szCs w:val="26"/>
          <w:lang w:val="pt-BR"/>
        </w:rPr>
      </w:pPr>
      <w:r w:rsidRPr="007767C4">
        <w:rPr>
          <w:rFonts w:ascii="Times New Roman" w:hAnsi="Times New Roman" w:cs="Times New Roman"/>
          <w:b/>
          <w:bCs/>
          <w:sz w:val="26"/>
          <w:szCs w:val="26"/>
          <w:lang w:val="pt-BR"/>
        </w:rPr>
        <w:t>Tên học phần</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rPr>
        <w:t>HỆ THỐNG LẠNH MÁY LẠNH  DÂN DỤNG VÀ THƯƠNG NGHIỆP</w:t>
      </w:r>
    </w:p>
    <w:p w:rsidR="000D0A43" w:rsidRPr="007767C4" w:rsidRDefault="000D0A43" w:rsidP="00A75B19">
      <w:pPr>
        <w:spacing w:before="120"/>
        <w:jc w:val="both"/>
        <w:outlineLvl w:val="0"/>
        <w:rPr>
          <w:rFonts w:ascii="Times New Roman" w:hAnsi="Times New Roman" w:cs="Times New Roman"/>
          <w:color w:val="FF0000"/>
          <w:sz w:val="26"/>
          <w:szCs w:val="26"/>
          <w:lang w:val="pt-BR"/>
        </w:rPr>
      </w:pPr>
      <w:r w:rsidRPr="007767C4">
        <w:rPr>
          <w:rFonts w:ascii="Times New Roman" w:hAnsi="Times New Roman" w:cs="Times New Roman"/>
          <w:b/>
          <w:bCs/>
          <w:sz w:val="26"/>
          <w:szCs w:val="26"/>
          <w:lang w:val="pt-BR"/>
        </w:rPr>
        <w:t>Mã học phần</w:t>
      </w:r>
      <w:r w:rsidRPr="007767C4">
        <w:rPr>
          <w:rFonts w:ascii="Times New Roman" w:hAnsi="Times New Roman" w:cs="Times New Roman"/>
          <w:sz w:val="26"/>
          <w:szCs w:val="26"/>
          <w:lang w:val="pt-BR"/>
        </w:rPr>
        <w:t>:</w:t>
      </w:r>
    </w:p>
    <w:p w:rsidR="000D0A43" w:rsidRPr="007767C4" w:rsidRDefault="000D0A43" w:rsidP="00A75B19">
      <w:pPr>
        <w:spacing w:before="1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Thời gian thực hiện học phần: 60</w:t>
      </w:r>
      <w:r w:rsidRPr="007767C4">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w:t>
      </w:r>
      <w:r w:rsidRPr="007767C4">
        <w:rPr>
          <w:rFonts w:ascii="Times New Roman" w:hAnsi="Times New Roman" w:cs="Times New Roman"/>
          <w:sz w:val="26"/>
          <w:szCs w:val="26"/>
          <w:lang w:val="pt-BR"/>
        </w:rPr>
        <w:t>4 giờ; Kiểm tra: 6 giờ)</w:t>
      </w:r>
    </w:p>
    <w:p w:rsidR="000D0A43" w:rsidRPr="007767C4" w:rsidRDefault="000D0A43" w:rsidP="00A75B19">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Vị trí, tính chất của học phần:</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Vị trí:  ðýợc bố trí ở học kỳ 2 , sau khi học xong các môn học cõ sở và các môn Ðo lýờng Ðiện - Lạnh, Lạnh cõ bản.</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Tính chất: chuyên môn nghề bắt buộc.</w:t>
      </w:r>
    </w:p>
    <w:p w:rsidR="000D0A43" w:rsidRPr="007767C4" w:rsidRDefault="000D0A43" w:rsidP="00A75B19">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Mục tiêu học phần:</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Kiến thức: </w:t>
      </w:r>
    </w:p>
    <w:p w:rsidR="000D0A43" w:rsidRPr="007767C4" w:rsidRDefault="000D0A43" w:rsidP="00A75B19">
      <w:pPr>
        <w:pStyle w:val="ListParagraph"/>
        <w:tabs>
          <w:tab w:val="left" w:pos="709"/>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Trình bày ðýợc nguyên lý hoạt ðộng, cấu tạo và phân loại của máy lạnh dân dụng &amp; thương nghiệp.</w:t>
      </w:r>
      <w:r w:rsidRPr="007767C4">
        <w:rPr>
          <w:rFonts w:ascii="Times New Roman" w:hAnsi="Times New Roman" w:cs="Times New Roman"/>
          <w:sz w:val="26"/>
          <w:szCs w:val="26"/>
          <w:lang w:val="pt-BR"/>
        </w:rPr>
        <w:tab/>
      </w:r>
    </w:p>
    <w:p w:rsidR="000D0A43" w:rsidRPr="007767C4" w:rsidRDefault="000D0A43" w:rsidP="00A75B19">
      <w:pPr>
        <w:pStyle w:val="ListParagraph"/>
        <w:tabs>
          <w:tab w:val="left" w:pos="709"/>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Hiểu và phân tích ðýợc quy trình lắp ðặt các máy lạnh dân dụng &amp; thương nghiệp ðạt yêu cầu kỹ thuật, công nghệ, an toàn cho ngýời và thiết bị, ðạt nãng suất.</w:t>
      </w:r>
    </w:p>
    <w:p w:rsidR="000D0A43" w:rsidRPr="007767C4" w:rsidRDefault="000D0A43" w:rsidP="00A75B19">
      <w:pPr>
        <w:pStyle w:val="ListParagraph"/>
        <w:numPr>
          <w:ilvl w:val="0"/>
          <w:numId w:val="1"/>
        </w:numPr>
        <w:tabs>
          <w:tab w:val="left" w:pos="630"/>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Kỹ năng:  </w:t>
      </w:r>
    </w:p>
    <w:p w:rsidR="000D0A43" w:rsidRPr="007767C4" w:rsidRDefault="000D0A43" w:rsidP="00A75B19">
      <w:pPr>
        <w:pStyle w:val="ListParagraph"/>
        <w:tabs>
          <w:tab w:val="left" w:pos="630"/>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Thực hiện ðýợc quy trình lắp ðặt các máy lạnh ðạt yêu cầu kỹ thuật, công nghệ, an toàn cho ngýời và thiết bị, ðạt nãng suất;</w:t>
      </w:r>
    </w:p>
    <w:p w:rsidR="000D0A43" w:rsidRPr="007767C4" w:rsidRDefault="000D0A43" w:rsidP="00A75B19">
      <w:pPr>
        <w:pStyle w:val="ListParagraph"/>
        <w:tabs>
          <w:tab w:val="left" w:pos="630"/>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Thực hiện ðýợc quy trình bảo trì, bảo dýỡng các máy ðạt yêu cầu kỹ thuật, công nghệ, an toàn cho ngýời và thiết bị, ðạt nãng suất;</w:t>
      </w:r>
    </w:p>
    <w:p w:rsidR="000D0A43" w:rsidRPr="007767C4" w:rsidRDefault="000D0A43" w:rsidP="00A75B19">
      <w:pPr>
        <w:pStyle w:val="ListParagraph"/>
        <w:tabs>
          <w:tab w:val="left" w:pos="630"/>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Hiệu chỉnh các thông số kỹ thuật của các máy ðảm bảo ðạt yêu cầu kỹ thuật, công nghệ, an toàn cho ngýời và thiết bị.</w:t>
      </w:r>
      <w:r w:rsidRPr="007767C4">
        <w:rPr>
          <w:rFonts w:ascii="Times New Roman" w:hAnsi="Times New Roman" w:cs="Times New Roman"/>
          <w:sz w:val="26"/>
          <w:szCs w:val="26"/>
          <w:lang w:val="pt-BR"/>
        </w:rPr>
        <w:tab/>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Năng lực tự chủ và trách nhiệm:</w:t>
      </w:r>
      <w:r w:rsidRPr="007767C4">
        <w:rPr>
          <w:rFonts w:ascii="Times New Roman" w:hAnsi="Times New Roman" w:cs="Times New Roman"/>
          <w:sz w:val="26"/>
          <w:szCs w:val="26"/>
        </w:rPr>
        <w:t xml:space="preserve"> </w:t>
      </w:r>
      <w:r w:rsidRPr="007767C4">
        <w:rPr>
          <w:rFonts w:ascii="Times New Roman" w:hAnsi="Times New Roman" w:cs="Times New Roman"/>
          <w:sz w:val="26"/>
          <w:szCs w:val="26"/>
          <w:lang w:val="pt-BR"/>
        </w:rPr>
        <w:t xml:space="preserve"> Rèn luyện tính linh hoạt, cẩn thận, nghiêm túc trong công việc và ðảm bảo an toàn cho ngýời và thiết bị. </w:t>
      </w:r>
    </w:p>
    <w:p w:rsidR="000D0A43" w:rsidRPr="007767C4" w:rsidRDefault="000D0A43" w:rsidP="00A75B19">
      <w:pPr>
        <w:pStyle w:val="ListParagraph"/>
        <w:numPr>
          <w:ilvl w:val="0"/>
          <w:numId w:val="16"/>
        </w:numPr>
        <w:tabs>
          <w:tab w:val="left" w:pos="397"/>
        </w:tabs>
        <w:spacing w:before="120"/>
        <w:ind w:left="0" w:firstLine="34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Nội dung học phần:</w:t>
      </w:r>
    </w:p>
    <w:p w:rsidR="000D0A43" w:rsidRPr="007767C4" w:rsidRDefault="000D0A43" w:rsidP="00A75B19">
      <w:pPr>
        <w:tabs>
          <w:tab w:val="left" w:pos="709"/>
        </w:tabs>
        <w:spacing w:before="12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1. Nội dung tổng quát và phân bổ thời gian:</w:t>
      </w:r>
    </w:p>
    <w:p w:rsidR="000D0A43" w:rsidRPr="007767C4" w:rsidRDefault="000D0A43" w:rsidP="00A75B19">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7"/>
        <w:gridCol w:w="990"/>
        <w:gridCol w:w="979"/>
        <w:gridCol w:w="1902"/>
        <w:gridCol w:w="986"/>
      </w:tblGrid>
      <w:tr w:rsidR="000D0A43" w:rsidRPr="007767C4">
        <w:trPr>
          <w:cantSplit/>
          <w:trHeight w:val="565"/>
        </w:trPr>
        <w:tc>
          <w:tcPr>
            <w:tcW w:w="820" w:type="dxa"/>
            <w:vMerge w:val="restart"/>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Số TT</w:t>
            </w:r>
          </w:p>
        </w:tc>
        <w:tc>
          <w:tcPr>
            <w:tcW w:w="3967" w:type="dxa"/>
            <w:vMerge w:val="restart"/>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Tên các bài trong học phần</w:t>
            </w:r>
          </w:p>
        </w:tc>
        <w:tc>
          <w:tcPr>
            <w:tcW w:w="4857" w:type="dxa"/>
            <w:gridSpan w:val="4"/>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Thời gian (giờ)</w:t>
            </w:r>
          </w:p>
        </w:tc>
      </w:tr>
      <w:tr w:rsidR="000D0A43" w:rsidRPr="007767C4">
        <w:trPr>
          <w:cantSplit/>
        </w:trPr>
        <w:tc>
          <w:tcPr>
            <w:tcW w:w="820" w:type="dxa"/>
            <w:vMerge/>
            <w:vAlign w:val="center"/>
          </w:tcPr>
          <w:p w:rsidR="000D0A43" w:rsidRPr="007767C4" w:rsidRDefault="000D0A43" w:rsidP="00362918">
            <w:pPr>
              <w:jc w:val="center"/>
              <w:rPr>
                <w:rFonts w:ascii="Times New Roman" w:hAnsi="Times New Roman" w:cs="Times New Roman"/>
                <w:b/>
                <w:bCs/>
                <w:color w:val="000000"/>
                <w:sz w:val="26"/>
                <w:szCs w:val="26"/>
              </w:rPr>
            </w:pPr>
          </w:p>
        </w:tc>
        <w:tc>
          <w:tcPr>
            <w:tcW w:w="3967" w:type="dxa"/>
            <w:vMerge/>
            <w:vAlign w:val="center"/>
          </w:tcPr>
          <w:p w:rsidR="000D0A43" w:rsidRPr="007767C4" w:rsidRDefault="000D0A43" w:rsidP="00362918">
            <w:pPr>
              <w:jc w:val="center"/>
              <w:rPr>
                <w:rFonts w:ascii="Times New Roman" w:hAnsi="Times New Roman" w:cs="Times New Roman"/>
                <w:b/>
                <w:bCs/>
                <w:color w:val="000000"/>
                <w:sz w:val="26"/>
                <w:szCs w:val="26"/>
              </w:rPr>
            </w:pPr>
          </w:p>
        </w:tc>
        <w:tc>
          <w:tcPr>
            <w:tcW w:w="990"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Tổng</w:t>
            </w:r>
          </w:p>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sz w:val="26"/>
                <w:szCs w:val="26"/>
              </w:rPr>
              <w:t>số</w:t>
            </w:r>
          </w:p>
        </w:tc>
        <w:tc>
          <w:tcPr>
            <w:tcW w:w="979" w:type="dxa"/>
            <w:vAlign w:val="center"/>
          </w:tcPr>
          <w:p w:rsidR="000D0A43" w:rsidRPr="007767C4" w:rsidRDefault="000D0A43" w:rsidP="00362918">
            <w:pPr>
              <w:rPr>
                <w:rFonts w:ascii="Times New Roman" w:hAnsi="Times New Roman" w:cs="Times New Roman"/>
                <w:b/>
                <w:bCs/>
                <w:sz w:val="26"/>
                <w:szCs w:val="26"/>
              </w:rPr>
            </w:pPr>
            <w:r w:rsidRPr="007767C4">
              <w:rPr>
                <w:rFonts w:ascii="Times New Roman" w:hAnsi="Times New Roman" w:cs="Times New Roman"/>
                <w:b/>
                <w:bCs/>
                <w:sz w:val="26"/>
                <w:szCs w:val="26"/>
              </w:rPr>
              <w:t>Lý thuyết</w:t>
            </w:r>
          </w:p>
        </w:tc>
        <w:tc>
          <w:tcPr>
            <w:tcW w:w="1902" w:type="dxa"/>
            <w:vAlign w:val="center"/>
          </w:tcPr>
          <w:p w:rsidR="000D0A43" w:rsidRPr="007767C4" w:rsidRDefault="000D0A43" w:rsidP="00362918">
            <w:pPr>
              <w:rPr>
                <w:rFonts w:ascii="Times New Roman" w:hAnsi="Times New Roman" w:cs="Times New Roman"/>
                <w:b/>
                <w:bCs/>
                <w:sz w:val="26"/>
                <w:szCs w:val="26"/>
              </w:rPr>
            </w:pPr>
            <w:r w:rsidRPr="007767C4">
              <w:rPr>
                <w:rFonts w:ascii="Times New Roman" w:hAnsi="Times New Roman" w:cs="Times New Roman"/>
                <w:b/>
                <w:bCs/>
                <w:sz w:val="26"/>
                <w:szCs w:val="26"/>
              </w:rPr>
              <w:t>Thực hành / thực tập/ thí nghiệm/ bài tập/ thảo luận</w:t>
            </w:r>
          </w:p>
        </w:tc>
        <w:tc>
          <w:tcPr>
            <w:tcW w:w="986"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Tổng</w:t>
            </w:r>
          </w:p>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số</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 xml:space="preserve">Phần 1 -Khảo sát </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1</w:t>
            </w:r>
            <w:r>
              <w:rPr>
                <w:rFonts w:ascii="Times New Roman" w:hAnsi="Times New Roman" w:cs="Times New Roman"/>
                <w:b/>
                <w:bCs/>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b/>
                <w:bCs/>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1</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1: Sơ đồ nhiệt hệ thống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lang w:val="pt-BR"/>
              </w:rPr>
              <w:t>4.</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2</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8</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 xml:space="preserve"> 8</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Kiểm tra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Phần 2 -Lắp đặt</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30</w:t>
            </w:r>
          </w:p>
        </w:tc>
        <w:tc>
          <w:tcPr>
            <w:tcW w:w="979" w:type="dxa"/>
            <w:vAlign w:val="center"/>
          </w:tcPr>
          <w:p w:rsidR="000D0A43" w:rsidRPr="007767C4" w:rsidRDefault="000D0A43" w:rsidP="00362918">
            <w:pPr>
              <w:jc w:val="center"/>
              <w:rPr>
                <w:rFonts w:ascii="Times New Roman" w:hAnsi="Times New Roman" w:cs="Times New Roman"/>
                <w:b/>
                <w:bCs/>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3: Lắp đặt máy nén</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Tên bài 4: Lắp đặt thiết bị trao đổi nhiệt</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 xml:space="preserve">Tên bài </w:t>
            </w:r>
            <w:r>
              <w:rPr>
                <w:rFonts w:ascii="Times New Roman" w:hAnsi="Times New Roman" w:cs="Times New Roman"/>
                <w:color w:val="000000"/>
                <w:sz w:val="26"/>
                <w:szCs w:val="26"/>
                <w:lang w:val="pt-BR"/>
              </w:rPr>
              <w:t>4.</w:t>
            </w:r>
            <w:r w:rsidRPr="007767C4">
              <w:rPr>
                <w:rFonts w:ascii="Times New Roman" w:hAnsi="Times New Roman" w:cs="Times New Roman"/>
                <w:color w:val="000000"/>
                <w:sz w:val="26"/>
                <w:szCs w:val="26"/>
                <w:lang w:val="pt-BR"/>
              </w:rPr>
              <w:t>: Lắp đặt thiết bị tiết lưu</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6</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6: Lắp đặt đường 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7</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7: Lắp đặt thiết bị điện</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8</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8: Lắp đặt thiết bị phụ</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8</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Kiểm tra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Phần 3- Hiệu chỉnh, vận hành</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1</w:t>
            </w:r>
            <w:r>
              <w:rPr>
                <w:rFonts w:ascii="Times New Roman" w:hAnsi="Times New Roman" w:cs="Times New Roman"/>
                <w:b/>
                <w:bCs/>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b/>
                <w:bCs/>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9</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9: Thử kín hệ thống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6</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Tên bài 10: Hút chân không nạp ga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6</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11</w:t>
            </w: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Tên bài 11: Vận hành hệ thống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6</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Kiểm tra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r>
      <w:tr w:rsidR="000D0A43" w:rsidRPr="007767C4">
        <w:trPr>
          <w:trHeight w:val="473"/>
        </w:trPr>
        <w:tc>
          <w:tcPr>
            <w:tcW w:w="820" w:type="dxa"/>
            <w:vAlign w:val="center"/>
          </w:tcPr>
          <w:p w:rsidR="000D0A43" w:rsidRPr="007767C4" w:rsidRDefault="000D0A43" w:rsidP="00362918">
            <w:pPr>
              <w:jc w:val="center"/>
              <w:rPr>
                <w:rFonts w:ascii="Times New Roman" w:hAnsi="Times New Roman" w:cs="Times New Roman"/>
                <w:b/>
                <w:bCs/>
                <w:color w:val="000000"/>
                <w:sz w:val="26"/>
                <w:szCs w:val="26"/>
                <w:lang w:val="pt-BR"/>
              </w:rPr>
            </w:pPr>
          </w:p>
        </w:tc>
        <w:tc>
          <w:tcPr>
            <w:tcW w:w="3967" w:type="dxa"/>
            <w:vAlign w:val="center"/>
          </w:tcPr>
          <w:p w:rsidR="000D0A43" w:rsidRPr="007767C4" w:rsidRDefault="000D0A43" w:rsidP="00362918">
            <w:pPr>
              <w:jc w:val="cente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Cộng</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60</w:t>
            </w:r>
          </w:p>
        </w:tc>
        <w:tc>
          <w:tcPr>
            <w:tcW w:w="979" w:type="dxa"/>
            <w:vAlign w:val="center"/>
          </w:tcPr>
          <w:p w:rsidR="000D0A43" w:rsidRPr="007767C4" w:rsidRDefault="000D0A43" w:rsidP="00362918">
            <w:pPr>
              <w:jc w:val="center"/>
              <w:rPr>
                <w:rFonts w:ascii="Times New Roman" w:hAnsi="Times New Roman" w:cs="Times New Roman"/>
                <w:b/>
                <w:bCs/>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lang w:val="pt-BR"/>
              </w:rPr>
              <w:t>4.</w:t>
            </w:r>
            <w:r w:rsidRPr="007767C4">
              <w:rPr>
                <w:rFonts w:ascii="Times New Roman" w:hAnsi="Times New Roman" w:cs="Times New Roman"/>
                <w:b/>
                <w:bCs/>
                <w:color w:val="000000"/>
                <w:sz w:val="26"/>
                <w:szCs w:val="26"/>
                <w:lang w:val="pt-BR"/>
              </w:rPr>
              <w:t>4</w:t>
            </w:r>
          </w:p>
        </w:tc>
        <w:tc>
          <w:tcPr>
            <w:tcW w:w="986"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6</w:t>
            </w:r>
          </w:p>
        </w:tc>
      </w:tr>
    </w:tbl>
    <w:p w:rsidR="000D0A43" w:rsidRPr="007767C4" w:rsidRDefault="000D0A43" w:rsidP="00A75B19">
      <w:pPr>
        <w:tabs>
          <w:tab w:val="right" w:pos="426"/>
        </w:tabs>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2. Nội dung chi tiết:</w:t>
      </w:r>
    </w:p>
    <w:p w:rsidR="000D0A43" w:rsidRPr="007767C4" w:rsidRDefault="000D0A43" w:rsidP="00A75B19">
      <w:pPr>
        <w:spacing w:before="120"/>
        <w:ind w:firstLine="284"/>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Phần 1: Khảo sát</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1: Sơ đồ nhiệt hệ thống</w:t>
      </w:r>
      <w:r w:rsidRPr="007767C4">
        <w:rPr>
          <w:rFonts w:ascii="Times New Roman" w:hAnsi="Times New Roman" w:cs="Times New Roman"/>
          <w:sz w:val="26"/>
          <w:szCs w:val="26"/>
          <w:lang w:val="sv-SE"/>
        </w:rPr>
        <w:t xml:space="preserve">          </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Nêu ðýợc một số sơ đồ nhiệt các hệ thống máy lạnh dân dụng và thương  nghiệp  trong thực tế.</w:t>
      </w:r>
      <w:r w:rsidRPr="007767C4">
        <w:rPr>
          <w:rFonts w:ascii="Times New Roman" w:hAnsi="Times New Roman" w:cs="Times New Roman"/>
          <w:sz w:val="26"/>
          <w:szCs w:val="26"/>
          <w:lang w:val="sv-SE"/>
        </w:rPr>
        <w:tab/>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Rèn luyện khả nãng phân tích với thái ðộ nghiêm túc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 Sơ đồ nhiệt của hệ thống</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1.1.1. Phần thiết bị lạnh</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1.1.2. Các thiết bị phụ của hệ thống lạnh</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1.1.3. Các thiết bị điện của hệ thống lạnh</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1.2. Phân loại</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2: Sơ đồ điện hệ thống</w:t>
      </w:r>
      <w:r w:rsidRPr="007767C4">
        <w:rPr>
          <w:rFonts w:ascii="Times New Roman" w:hAnsi="Times New Roman" w:cs="Times New Roman"/>
          <w:sz w:val="26"/>
          <w:szCs w:val="26"/>
          <w:lang w:val="sv-SE"/>
        </w:rPr>
        <w:t xml:space="preserve">          </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8 giờ</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Nêu ðýợc sơ đồ mạch các thiết bị điện trong hệ thống.</w:t>
      </w:r>
      <w:r w:rsidRPr="007767C4">
        <w:rPr>
          <w:rFonts w:ascii="Times New Roman" w:hAnsi="Times New Roman" w:cs="Times New Roman"/>
          <w:sz w:val="26"/>
          <w:szCs w:val="26"/>
          <w:lang w:val="sv-SE"/>
        </w:rPr>
        <w:tab/>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Ðọc ðýợc các bản vẽ điện của hệ thống máy lạnh dân dụng và thương  nghiệp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2.1. Các mạch điện thông dụng</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2.1.1. Mạch điện điều khiển</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2.1.2. Mạch điện động lực</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2.2. Hoạt động</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i/>
          <w:iCs/>
          <w:color w:val="000000"/>
          <w:sz w:val="26"/>
          <w:szCs w:val="26"/>
        </w:rPr>
        <w:t>Kiểm tra</w:t>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lang w:val="pt-BR"/>
        </w:rPr>
        <w:t>Thời gian: 2</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i/>
          <w:iCs/>
          <w:color w:val="000000"/>
          <w:sz w:val="26"/>
          <w:szCs w:val="26"/>
          <w:lang w:val="pt-BR"/>
        </w:rPr>
        <w:t>giờ</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Phần 2: Lắp ðặt</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rPr>
        <w:t xml:space="preserve">Bài 3: </w:t>
      </w:r>
      <w:r w:rsidRPr="007767C4">
        <w:rPr>
          <w:rFonts w:ascii="Times New Roman" w:hAnsi="Times New Roman" w:cs="Times New Roman"/>
          <w:b/>
          <w:bCs/>
          <w:color w:val="000000"/>
          <w:sz w:val="26"/>
          <w:szCs w:val="26"/>
        </w:rPr>
        <w:t>Lắp đặt máy nén</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i/>
          <w:iCs/>
          <w:color w:val="000000"/>
          <w:sz w:val="26"/>
          <w:szCs w:val="26"/>
          <w:lang w:val="pt-BR"/>
        </w:rPr>
        <w:t xml:space="preserve">Thời gian: </w:t>
      </w:r>
      <w:r>
        <w:rPr>
          <w:rFonts w:ascii="Times New Roman" w:hAnsi="Times New Roman" w:cs="Times New Roman"/>
          <w:i/>
          <w:iCs/>
          <w:color w:val="000000"/>
          <w:sz w:val="26"/>
          <w:szCs w:val="26"/>
          <w:lang w:val="pt-BR"/>
        </w:rPr>
        <w:t>4.</w:t>
      </w:r>
      <w:r w:rsidRPr="007767C4">
        <w:rPr>
          <w:rFonts w:ascii="Times New Roman" w:hAnsi="Times New Roman" w:cs="Times New Roman"/>
          <w:color w:val="000000"/>
          <w:sz w:val="26"/>
          <w:szCs w:val="26"/>
          <w:lang w:val="pt-BR"/>
        </w:rPr>
        <w:t xml:space="preserve"> giờ</w:t>
      </w:r>
    </w:p>
    <w:p w:rsidR="000D0A43" w:rsidRPr="007767C4" w:rsidRDefault="000D0A43" w:rsidP="00A75B19">
      <w:pPr>
        <w:jc w:val="both"/>
        <w:rPr>
          <w:rFonts w:ascii="Times New Roman" w:hAnsi="Times New Roman" w:cs="Times New Roman"/>
          <w:i/>
          <w:iCs/>
          <w:color w:val="000000"/>
          <w:sz w:val="26"/>
          <w:szCs w:val="26"/>
          <w:lang w:val="pt-BR"/>
        </w:rPr>
      </w:pPr>
      <w:r w:rsidRPr="007767C4">
        <w:rPr>
          <w:rFonts w:ascii="Times New Roman" w:hAnsi="Times New Roman" w:cs="Times New Roman"/>
          <w:i/>
          <w:iCs/>
          <w:color w:val="000000"/>
          <w:sz w:val="26"/>
          <w:szCs w:val="26"/>
          <w:lang w:val="pt-BR"/>
        </w:rPr>
        <w:t xml:space="preserve">Mục tiêu của bài: </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i/>
          <w:iCs/>
          <w:color w:val="000000"/>
          <w:sz w:val="26"/>
          <w:szCs w:val="26"/>
          <w:lang w:val="pt-BR"/>
        </w:rPr>
        <w:tab/>
        <w:t xml:space="preserve">- </w:t>
      </w:r>
      <w:r w:rsidRPr="007767C4">
        <w:rPr>
          <w:rFonts w:ascii="Times New Roman" w:hAnsi="Times New Roman" w:cs="Times New Roman"/>
          <w:color w:val="000000"/>
          <w:sz w:val="26"/>
          <w:szCs w:val="26"/>
          <w:lang w:val="es-ES_tradnl"/>
        </w:rPr>
        <w:t>Trình bày được trình tự lắp đặt máy nén của máy lạnh dân dụng &amp; thương nghiệp.</w:t>
      </w:r>
      <w:r w:rsidRPr="007767C4">
        <w:rPr>
          <w:rFonts w:ascii="Times New Roman" w:hAnsi="Times New Roman" w:cs="Times New Roman"/>
          <w:color w:val="000000"/>
          <w:sz w:val="26"/>
          <w:szCs w:val="26"/>
          <w:lang w:val="es-ES_tradnl"/>
        </w:rPr>
        <w:tab/>
      </w:r>
    </w:p>
    <w:p w:rsidR="000D0A43" w:rsidRPr="007767C4" w:rsidRDefault="000D0A43" w:rsidP="00A75B19">
      <w:pPr>
        <w:jc w:val="both"/>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pt-BR"/>
        </w:rPr>
        <w:tab/>
        <w:t xml:space="preserve">- </w:t>
      </w:r>
      <w:r w:rsidRPr="007767C4">
        <w:rPr>
          <w:rFonts w:ascii="Times New Roman" w:hAnsi="Times New Roman" w:cs="Times New Roman"/>
          <w:color w:val="000000"/>
          <w:sz w:val="26"/>
          <w:szCs w:val="26"/>
          <w:lang w:val="es-ES_tradnl"/>
        </w:rPr>
        <w:t>Nêu được các loại máy nén của các máy lạnh dân dụng &amp; thương nghiệp thường gặp.</w:t>
      </w:r>
    </w:p>
    <w:p w:rsidR="000D0A43" w:rsidRPr="007767C4" w:rsidRDefault="000D0A43" w:rsidP="00A75B19">
      <w:pPr>
        <w:ind w:firstLine="720"/>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_tradnl"/>
        </w:rPr>
        <w:t xml:space="preserve">- </w:t>
      </w:r>
      <w:r w:rsidRPr="007767C4">
        <w:rPr>
          <w:rFonts w:ascii="Times New Roman" w:hAnsi="Times New Roman" w:cs="Times New Roman"/>
          <w:color w:val="000000"/>
          <w:sz w:val="26"/>
          <w:szCs w:val="26"/>
          <w:lang w:val="pt-BR"/>
        </w:rPr>
        <w:t xml:space="preserve">Lắp đặt được máy nén </w:t>
      </w:r>
      <w:r w:rsidRPr="007767C4">
        <w:rPr>
          <w:rFonts w:ascii="Times New Roman" w:hAnsi="Times New Roman" w:cs="Times New Roman"/>
          <w:color w:val="000000"/>
          <w:sz w:val="26"/>
          <w:szCs w:val="26"/>
          <w:lang w:val="es-ES_tradnl"/>
        </w:rPr>
        <w:t>của máy lạnh dân dụng &amp; thương nghiệp.</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3.1. Các yêu cầu chung </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3.2. Kiểm tra máy nén</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3.2.1. Dầu bôi trơn</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3.2.2. Phần điện</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3.2.3. Phần cơ</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3.3. Lắp máy nén </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3.3.1. Tháo máy nén cũ</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3.3.2. Lắp máy nén mới</w:t>
      </w:r>
    </w:p>
    <w:p w:rsidR="000D0A43" w:rsidRPr="007767C4" w:rsidRDefault="000D0A43" w:rsidP="00A75B19">
      <w:pPr>
        <w:jc w:val="both"/>
        <w:rPr>
          <w:rFonts w:ascii="Times New Roman" w:hAnsi="Times New Roman" w:cs="Times New Roman"/>
          <w:color w:val="000000"/>
          <w:sz w:val="26"/>
          <w:szCs w:val="26"/>
        </w:rPr>
      </w:pP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rPr>
        <w:t xml:space="preserve">Bài 4: </w:t>
      </w:r>
      <w:r w:rsidRPr="007767C4">
        <w:rPr>
          <w:rFonts w:ascii="Times New Roman" w:hAnsi="Times New Roman" w:cs="Times New Roman"/>
          <w:b/>
          <w:bCs/>
          <w:color w:val="000000"/>
          <w:sz w:val="26"/>
          <w:szCs w:val="26"/>
        </w:rPr>
        <w:t>Lắp đặt thiết bị trao đổi nhiệt</w:t>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i/>
          <w:iCs/>
          <w:color w:val="000000"/>
          <w:sz w:val="26"/>
          <w:szCs w:val="26"/>
          <w:lang w:val="pt-BR"/>
        </w:rPr>
        <w:t xml:space="preserve">Thời gian: </w:t>
      </w:r>
      <w:r>
        <w:rPr>
          <w:rFonts w:ascii="Times New Roman" w:hAnsi="Times New Roman" w:cs="Times New Roman"/>
          <w:i/>
          <w:iCs/>
          <w:color w:val="000000"/>
          <w:sz w:val="26"/>
          <w:szCs w:val="26"/>
          <w:lang w:val="pt-BR"/>
        </w:rPr>
        <w:t>4.</w:t>
      </w:r>
      <w:r w:rsidRPr="007767C4">
        <w:rPr>
          <w:rFonts w:ascii="Times New Roman" w:hAnsi="Times New Roman" w:cs="Times New Roman"/>
          <w:i/>
          <w:iCs/>
          <w:color w:val="000000"/>
          <w:sz w:val="26"/>
          <w:szCs w:val="26"/>
          <w:lang w:val="pt-BR"/>
        </w:rPr>
        <w:t xml:space="preserve"> giờ</w:t>
      </w:r>
    </w:p>
    <w:p w:rsidR="000D0A43" w:rsidRPr="007767C4" w:rsidRDefault="000D0A43" w:rsidP="00A75B19">
      <w:pPr>
        <w:jc w:val="both"/>
        <w:rPr>
          <w:rFonts w:ascii="Times New Roman" w:hAnsi="Times New Roman" w:cs="Times New Roman"/>
          <w:i/>
          <w:iCs/>
          <w:color w:val="000000"/>
          <w:sz w:val="26"/>
          <w:szCs w:val="26"/>
          <w:lang w:val="pt-BR"/>
        </w:rPr>
      </w:pPr>
      <w:r w:rsidRPr="007767C4">
        <w:rPr>
          <w:rFonts w:ascii="Times New Roman" w:hAnsi="Times New Roman" w:cs="Times New Roman"/>
          <w:i/>
          <w:iCs/>
          <w:color w:val="000000"/>
          <w:sz w:val="26"/>
          <w:szCs w:val="26"/>
          <w:lang w:val="pt-BR"/>
        </w:rPr>
        <w:t xml:space="preserve">Mục tiêu của bài: </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i/>
          <w:iCs/>
          <w:color w:val="000000"/>
          <w:sz w:val="26"/>
          <w:szCs w:val="26"/>
          <w:lang w:val="pt-BR"/>
        </w:rPr>
        <w:tab/>
        <w:t xml:space="preserve">- </w:t>
      </w:r>
      <w:r w:rsidRPr="007767C4">
        <w:rPr>
          <w:rFonts w:ascii="Times New Roman" w:hAnsi="Times New Roman" w:cs="Times New Roman"/>
          <w:color w:val="000000"/>
          <w:sz w:val="26"/>
          <w:szCs w:val="26"/>
          <w:lang w:val="es-ES_tradnl"/>
        </w:rPr>
        <w:t xml:space="preserve">Trình bày được trình tự lắp đặt </w:t>
      </w:r>
      <w:r w:rsidRPr="007767C4">
        <w:rPr>
          <w:rFonts w:ascii="Times New Roman" w:hAnsi="Times New Roman" w:cs="Times New Roman"/>
          <w:color w:val="000000"/>
          <w:sz w:val="26"/>
          <w:szCs w:val="26"/>
        </w:rPr>
        <w:t>thiết bị trao đổi nhiệt</w:t>
      </w:r>
      <w:r w:rsidRPr="007767C4">
        <w:rPr>
          <w:rFonts w:ascii="Times New Roman" w:hAnsi="Times New Roman" w:cs="Times New Roman"/>
          <w:color w:val="000000"/>
          <w:sz w:val="26"/>
          <w:szCs w:val="26"/>
          <w:lang w:val="es-ES_tradnl"/>
        </w:rPr>
        <w:t xml:space="preserve"> của máy lạnhdân dụng &amp; thương nghiệp.</w:t>
      </w:r>
      <w:r w:rsidRPr="007767C4">
        <w:rPr>
          <w:rFonts w:ascii="Times New Roman" w:hAnsi="Times New Roman" w:cs="Times New Roman"/>
          <w:color w:val="000000"/>
          <w:sz w:val="26"/>
          <w:szCs w:val="26"/>
          <w:lang w:val="es-ES_tradnl"/>
        </w:rPr>
        <w:tab/>
      </w:r>
    </w:p>
    <w:p w:rsidR="000D0A43" w:rsidRPr="007767C4" w:rsidRDefault="000D0A43" w:rsidP="00A75B19">
      <w:pPr>
        <w:jc w:val="both"/>
        <w:rPr>
          <w:rFonts w:ascii="Times New Roman" w:hAnsi="Times New Roman" w:cs="Times New Roman"/>
          <w:color w:val="000000"/>
          <w:sz w:val="26"/>
          <w:szCs w:val="26"/>
          <w:lang w:val="es-ES_tradnl"/>
        </w:rPr>
      </w:pPr>
      <w:r w:rsidRPr="007767C4">
        <w:rPr>
          <w:rFonts w:ascii="Times New Roman" w:hAnsi="Times New Roman" w:cs="Times New Roman"/>
          <w:color w:val="000000"/>
          <w:sz w:val="26"/>
          <w:szCs w:val="26"/>
          <w:lang w:val="pt-BR"/>
        </w:rPr>
        <w:tab/>
        <w:t xml:space="preserve">- </w:t>
      </w:r>
      <w:r w:rsidRPr="007767C4">
        <w:rPr>
          <w:rFonts w:ascii="Times New Roman" w:hAnsi="Times New Roman" w:cs="Times New Roman"/>
          <w:color w:val="000000"/>
          <w:sz w:val="26"/>
          <w:szCs w:val="26"/>
          <w:lang w:val="es-ES_tradnl"/>
        </w:rPr>
        <w:t xml:space="preserve">Nêu được các loại </w:t>
      </w:r>
      <w:r w:rsidRPr="007767C4">
        <w:rPr>
          <w:rFonts w:ascii="Times New Roman" w:hAnsi="Times New Roman" w:cs="Times New Roman"/>
          <w:color w:val="000000"/>
          <w:sz w:val="26"/>
          <w:szCs w:val="26"/>
        </w:rPr>
        <w:t>thiết bị trao đổi nhiệt</w:t>
      </w:r>
      <w:r w:rsidRPr="007767C4">
        <w:rPr>
          <w:rFonts w:ascii="Times New Roman" w:hAnsi="Times New Roman" w:cs="Times New Roman"/>
          <w:color w:val="000000"/>
          <w:sz w:val="26"/>
          <w:szCs w:val="26"/>
          <w:lang w:val="es-ES_tradnl"/>
        </w:rPr>
        <w:t xml:space="preserve"> của các máy lạnhdân dụng &amp; thương nghiệp thường gặp.</w:t>
      </w:r>
      <w:r w:rsidRPr="007767C4">
        <w:rPr>
          <w:rFonts w:ascii="Times New Roman" w:hAnsi="Times New Roman" w:cs="Times New Roman"/>
          <w:color w:val="000000"/>
          <w:sz w:val="26"/>
          <w:szCs w:val="26"/>
          <w:lang w:val="es-ES_tradnl"/>
        </w:rPr>
        <w:tab/>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_tradnl"/>
        </w:rPr>
        <w:tab/>
        <w:t xml:space="preserve">- </w:t>
      </w:r>
      <w:r w:rsidRPr="007767C4">
        <w:rPr>
          <w:rFonts w:ascii="Times New Roman" w:hAnsi="Times New Roman" w:cs="Times New Roman"/>
          <w:color w:val="000000"/>
          <w:sz w:val="26"/>
          <w:szCs w:val="26"/>
          <w:lang w:val="pt-BR"/>
        </w:rPr>
        <w:t xml:space="preserve">Lắp đặt được </w:t>
      </w:r>
      <w:r w:rsidRPr="007767C4">
        <w:rPr>
          <w:rFonts w:ascii="Times New Roman" w:hAnsi="Times New Roman" w:cs="Times New Roman"/>
          <w:color w:val="000000"/>
          <w:sz w:val="26"/>
          <w:szCs w:val="26"/>
        </w:rPr>
        <w:t>thiết bị trao đổi nhiệt</w:t>
      </w:r>
      <w:r w:rsidRPr="007767C4">
        <w:rPr>
          <w:rFonts w:ascii="Times New Roman" w:hAnsi="Times New Roman" w:cs="Times New Roman"/>
          <w:color w:val="000000"/>
          <w:sz w:val="26"/>
          <w:szCs w:val="26"/>
          <w:lang w:val="es-ES_tradnl"/>
        </w:rPr>
        <w:t xml:space="preserve"> của máy lạnhdân dụng &amp; thương nghiệp.</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4.1. Các yêu cầu chung </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4.2. Lắp đặt thiết bị ngưng tụ</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4.2.1. Thiết bị ngưng tụ trao đổi nhiệt đối lưu tự nhiên với không khí</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4.2.2. Thiết bị ngưng tụ trao đổi nhiệt đối lưu cưỡng bức với không khí</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4.3. Lắp đặt thiết bị bay hơi</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4.3.1. Thiết bị bay hơi trao đổi nhiệt đối lưu tự nhiên với không khí</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4.3.2. Thiết bị bay hơi trao đổi nhiệt đối lưu cưỡng bức với không khí</w:t>
      </w:r>
    </w:p>
    <w:p w:rsidR="000D0A43" w:rsidRPr="007767C4" w:rsidRDefault="000D0A43" w:rsidP="00A75B19">
      <w:pPr>
        <w:jc w:val="both"/>
        <w:rPr>
          <w:rFonts w:ascii="Times New Roman" w:hAnsi="Times New Roman" w:cs="Times New Roman"/>
          <w:color w:val="000000"/>
          <w:sz w:val="26"/>
          <w:szCs w:val="26"/>
        </w:rPr>
      </w:pP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rPr>
        <w:t xml:space="preserve">Bài </w:t>
      </w: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 xml:space="preserve">: </w:t>
      </w:r>
      <w:r w:rsidRPr="007767C4">
        <w:rPr>
          <w:rFonts w:ascii="Times New Roman" w:hAnsi="Times New Roman" w:cs="Times New Roman"/>
          <w:b/>
          <w:bCs/>
          <w:color w:val="000000"/>
          <w:sz w:val="26"/>
          <w:szCs w:val="26"/>
        </w:rPr>
        <w:t>Lắp đặt thiết bị tiết lưu</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i/>
          <w:iCs/>
          <w:color w:val="000000"/>
          <w:sz w:val="26"/>
          <w:szCs w:val="26"/>
          <w:lang w:val="pt-BR"/>
        </w:rPr>
        <w:t xml:space="preserve">Thời gian: </w:t>
      </w:r>
      <w:r>
        <w:rPr>
          <w:rFonts w:ascii="Times New Roman" w:hAnsi="Times New Roman" w:cs="Times New Roman"/>
          <w:i/>
          <w:iCs/>
          <w:color w:val="000000"/>
          <w:sz w:val="26"/>
          <w:szCs w:val="26"/>
          <w:lang w:val="pt-BR"/>
        </w:rPr>
        <w:t>4.</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i/>
          <w:iCs/>
          <w:color w:val="000000"/>
          <w:sz w:val="26"/>
          <w:szCs w:val="26"/>
          <w:lang w:val="pt-BR"/>
        </w:rPr>
        <w:t>giờ</w:t>
      </w:r>
    </w:p>
    <w:p w:rsidR="000D0A43" w:rsidRPr="007767C4" w:rsidRDefault="000D0A43" w:rsidP="00A75B19">
      <w:pPr>
        <w:jc w:val="both"/>
        <w:rPr>
          <w:rFonts w:ascii="Times New Roman" w:hAnsi="Times New Roman" w:cs="Times New Roman"/>
          <w:i/>
          <w:iCs/>
          <w:color w:val="000000"/>
          <w:sz w:val="26"/>
          <w:szCs w:val="26"/>
          <w:lang w:val="pt-BR"/>
        </w:rPr>
      </w:pPr>
      <w:r w:rsidRPr="007767C4">
        <w:rPr>
          <w:rFonts w:ascii="Times New Roman" w:hAnsi="Times New Roman" w:cs="Times New Roman"/>
          <w:i/>
          <w:iCs/>
          <w:color w:val="000000"/>
          <w:sz w:val="26"/>
          <w:szCs w:val="26"/>
          <w:lang w:val="pt-BR"/>
        </w:rPr>
        <w:t xml:space="preserve">Mục tiêu của bài: </w:t>
      </w:r>
    </w:p>
    <w:p w:rsidR="000D0A43" w:rsidRPr="007767C4" w:rsidRDefault="000D0A43" w:rsidP="00A75B19">
      <w:pPr>
        <w:jc w:val="both"/>
        <w:rPr>
          <w:rFonts w:ascii="Times New Roman" w:hAnsi="Times New Roman" w:cs="Times New Roman"/>
          <w:color w:val="000000"/>
          <w:sz w:val="26"/>
          <w:szCs w:val="26"/>
          <w:lang w:val="es-ES_tradnl"/>
        </w:rPr>
      </w:pPr>
      <w:r w:rsidRPr="007767C4">
        <w:rPr>
          <w:rFonts w:ascii="Times New Roman" w:hAnsi="Times New Roman" w:cs="Times New Roman"/>
          <w:i/>
          <w:iCs/>
          <w:color w:val="000000"/>
          <w:sz w:val="26"/>
          <w:szCs w:val="26"/>
          <w:lang w:val="pt-BR"/>
        </w:rPr>
        <w:tab/>
        <w:t xml:space="preserve">- </w:t>
      </w:r>
      <w:r w:rsidRPr="007767C4">
        <w:rPr>
          <w:rFonts w:ascii="Times New Roman" w:hAnsi="Times New Roman" w:cs="Times New Roman"/>
          <w:color w:val="000000"/>
          <w:sz w:val="26"/>
          <w:szCs w:val="26"/>
          <w:lang w:val="es-ES_tradnl"/>
        </w:rPr>
        <w:t xml:space="preserve">Trình bày được trình tự lắp đặt </w:t>
      </w:r>
      <w:r w:rsidRPr="007767C4">
        <w:rPr>
          <w:rFonts w:ascii="Times New Roman" w:hAnsi="Times New Roman" w:cs="Times New Roman"/>
          <w:color w:val="000000"/>
          <w:sz w:val="26"/>
          <w:szCs w:val="26"/>
        </w:rPr>
        <w:t>thiết bị tiết lưu</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es-ES_tradnl"/>
        </w:rPr>
        <w:t>của máy lạnhdân dụng &amp; thương nghiệp.</w:t>
      </w:r>
      <w:r w:rsidRPr="007767C4">
        <w:rPr>
          <w:rFonts w:ascii="Times New Roman" w:hAnsi="Times New Roman" w:cs="Times New Roman"/>
          <w:color w:val="000000"/>
          <w:sz w:val="26"/>
          <w:szCs w:val="26"/>
          <w:lang w:val="es-ES_tradnl"/>
        </w:rPr>
        <w:tab/>
        <w:t xml:space="preserve">- Nêu được các loại </w:t>
      </w:r>
      <w:r w:rsidRPr="007767C4">
        <w:rPr>
          <w:rFonts w:ascii="Times New Roman" w:hAnsi="Times New Roman" w:cs="Times New Roman"/>
          <w:color w:val="000000"/>
          <w:sz w:val="26"/>
          <w:szCs w:val="26"/>
        </w:rPr>
        <w:t>thiết bị tiết lưu</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es-ES_tradnl"/>
        </w:rPr>
        <w:t>của các máy lạnhdân dụng &amp; thương nghiệp thường gặp.</w:t>
      </w:r>
      <w:r w:rsidRPr="007767C4">
        <w:rPr>
          <w:rFonts w:ascii="Times New Roman" w:hAnsi="Times New Roman" w:cs="Times New Roman"/>
          <w:color w:val="000000"/>
          <w:sz w:val="26"/>
          <w:szCs w:val="26"/>
          <w:lang w:val="es-ES_tradnl"/>
        </w:rPr>
        <w:tab/>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_tradnl"/>
        </w:rPr>
        <w:tab/>
        <w:t xml:space="preserve">- </w:t>
      </w:r>
      <w:r w:rsidRPr="007767C4">
        <w:rPr>
          <w:rFonts w:ascii="Times New Roman" w:hAnsi="Times New Roman" w:cs="Times New Roman"/>
          <w:color w:val="000000"/>
          <w:sz w:val="26"/>
          <w:szCs w:val="26"/>
          <w:lang w:val="pt-BR"/>
        </w:rPr>
        <w:t xml:space="preserve">Lắp đặt được </w:t>
      </w:r>
      <w:r w:rsidRPr="007767C4">
        <w:rPr>
          <w:rFonts w:ascii="Times New Roman" w:hAnsi="Times New Roman" w:cs="Times New Roman"/>
          <w:color w:val="000000"/>
          <w:sz w:val="26"/>
          <w:szCs w:val="26"/>
        </w:rPr>
        <w:t>thiết bị tiết lưu</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es-ES_tradnl"/>
        </w:rPr>
        <w:t>của máy lạnhdân dụng &amp; thương nghiệp.</w:t>
      </w:r>
    </w:p>
    <w:p w:rsidR="000D0A43" w:rsidRPr="007767C4" w:rsidRDefault="000D0A43" w:rsidP="00A75B19">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7767C4">
        <w:rPr>
          <w:rFonts w:ascii="Times New Roman" w:hAnsi="Times New Roman" w:cs="Times New Roman"/>
          <w:color w:val="000000"/>
          <w:sz w:val="26"/>
          <w:szCs w:val="26"/>
          <w:lang w:val="pt-BR"/>
        </w:rPr>
        <w:t xml:space="preserve">.1. Các yêu cầu chung </w:t>
      </w:r>
    </w:p>
    <w:p w:rsidR="000D0A43" w:rsidRPr="007767C4" w:rsidRDefault="000D0A43" w:rsidP="00A75B19">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7767C4">
        <w:rPr>
          <w:rFonts w:ascii="Times New Roman" w:hAnsi="Times New Roman" w:cs="Times New Roman"/>
          <w:color w:val="000000"/>
          <w:sz w:val="26"/>
          <w:szCs w:val="26"/>
          <w:lang w:val="pt-BR"/>
        </w:rPr>
        <w:t>.2. Xác định chiều dài ống mao dẫn</w:t>
      </w:r>
    </w:p>
    <w:p w:rsidR="000D0A43" w:rsidRPr="007767C4" w:rsidRDefault="000D0A43" w:rsidP="00A75B19">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.3. Lắp đặt ống mao dẫn</w:t>
      </w:r>
    </w:p>
    <w:p w:rsidR="000D0A43" w:rsidRPr="007767C4" w:rsidRDefault="000D0A43" w:rsidP="00A75B19">
      <w:pPr>
        <w:jc w:val="both"/>
        <w:rPr>
          <w:rFonts w:ascii="Times New Roman" w:hAnsi="Times New Roman" w:cs="Times New Roman"/>
          <w:color w:val="000000"/>
          <w:sz w:val="26"/>
          <w:szCs w:val="26"/>
        </w:rPr>
      </w:pP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rPr>
        <w:t xml:space="preserve">Bài 6: </w:t>
      </w:r>
      <w:r w:rsidRPr="007767C4">
        <w:rPr>
          <w:rFonts w:ascii="Times New Roman" w:hAnsi="Times New Roman" w:cs="Times New Roman"/>
          <w:b/>
          <w:bCs/>
          <w:color w:val="000000"/>
          <w:sz w:val="26"/>
          <w:szCs w:val="26"/>
        </w:rPr>
        <w:t>Lắp đặt đường ống</w:t>
      </w:r>
      <w:r w:rsidRPr="007767C4">
        <w:rPr>
          <w:rFonts w:ascii="Times New Roman" w:hAnsi="Times New Roman" w:cs="Times New Roman"/>
          <w:b/>
          <w:bCs/>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i/>
          <w:iCs/>
          <w:color w:val="000000"/>
          <w:sz w:val="26"/>
          <w:szCs w:val="26"/>
          <w:lang w:val="pt-BR"/>
        </w:rPr>
        <w:t xml:space="preserve">Thời gian: </w:t>
      </w:r>
      <w:r>
        <w:rPr>
          <w:rFonts w:ascii="Times New Roman" w:hAnsi="Times New Roman" w:cs="Times New Roman"/>
          <w:i/>
          <w:iCs/>
          <w:color w:val="000000"/>
          <w:sz w:val="26"/>
          <w:szCs w:val="26"/>
          <w:lang w:val="pt-BR"/>
        </w:rPr>
        <w:t>4.</w:t>
      </w:r>
      <w:r w:rsidRPr="007767C4">
        <w:rPr>
          <w:rFonts w:ascii="Times New Roman" w:hAnsi="Times New Roman" w:cs="Times New Roman"/>
          <w:i/>
          <w:iCs/>
          <w:color w:val="000000"/>
          <w:sz w:val="26"/>
          <w:szCs w:val="26"/>
          <w:lang w:val="pt-BR"/>
        </w:rPr>
        <w:t xml:space="preserve"> giờ</w:t>
      </w:r>
    </w:p>
    <w:p w:rsidR="000D0A43" w:rsidRPr="007767C4" w:rsidRDefault="000D0A43" w:rsidP="00A75B19">
      <w:pPr>
        <w:jc w:val="both"/>
        <w:rPr>
          <w:rFonts w:ascii="Times New Roman" w:hAnsi="Times New Roman" w:cs="Times New Roman"/>
          <w:i/>
          <w:iCs/>
          <w:color w:val="000000"/>
          <w:sz w:val="26"/>
          <w:szCs w:val="26"/>
          <w:lang w:val="pt-BR"/>
        </w:rPr>
      </w:pPr>
      <w:r w:rsidRPr="007767C4">
        <w:rPr>
          <w:rFonts w:ascii="Times New Roman" w:hAnsi="Times New Roman" w:cs="Times New Roman"/>
          <w:i/>
          <w:iCs/>
          <w:color w:val="000000"/>
          <w:sz w:val="26"/>
          <w:szCs w:val="26"/>
          <w:lang w:val="pt-BR"/>
        </w:rPr>
        <w:t xml:space="preserve">Mục tiêu của bài: </w:t>
      </w:r>
    </w:p>
    <w:p w:rsidR="000D0A43" w:rsidRPr="007767C4" w:rsidRDefault="000D0A43" w:rsidP="00A75B19">
      <w:pPr>
        <w:jc w:val="both"/>
        <w:rPr>
          <w:rFonts w:ascii="Times New Roman" w:hAnsi="Times New Roman" w:cs="Times New Roman"/>
          <w:color w:val="000000"/>
          <w:sz w:val="26"/>
          <w:szCs w:val="26"/>
          <w:lang w:val="es-ES_tradnl"/>
        </w:rPr>
      </w:pPr>
      <w:r w:rsidRPr="007767C4">
        <w:rPr>
          <w:rFonts w:ascii="Times New Roman" w:hAnsi="Times New Roman" w:cs="Times New Roman"/>
          <w:i/>
          <w:iCs/>
          <w:color w:val="000000"/>
          <w:sz w:val="26"/>
          <w:szCs w:val="26"/>
          <w:lang w:val="pt-BR"/>
        </w:rPr>
        <w:tab/>
      </w:r>
      <w:r w:rsidRPr="007767C4">
        <w:rPr>
          <w:rFonts w:ascii="Times New Roman" w:hAnsi="Times New Roman" w:cs="Times New Roman"/>
          <w:color w:val="000000"/>
          <w:sz w:val="26"/>
          <w:szCs w:val="26"/>
          <w:lang w:val="es-ES_tradnl"/>
        </w:rPr>
        <w:t xml:space="preserve">Trình bày được trình tự lắp đặt các loại </w:t>
      </w:r>
      <w:r w:rsidRPr="007767C4">
        <w:rPr>
          <w:rFonts w:ascii="Times New Roman" w:hAnsi="Times New Roman" w:cs="Times New Roman"/>
          <w:color w:val="000000"/>
          <w:sz w:val="26"/>
          <w:szCs w:val="26"/>
        </w:rPr>
        <w:t>đường ống</w:t>
      </w:r>
      <w:r w:rsidRPr="007767C4">
        <w:rPr>
          <w:rFonts w:ascii="Times New Roman" w:hAnsi="Times New Roman" w:cs="Times New Roman"/>
          <w:color w:val="000000"/>
          <w:sz w:val="26"/>
          <w:szCs w:val="26"/>
          <w:lang w:val="es-ES_tradnl"/>
        </w:rPr>
        <w:t xml:space="preserve"> của máy lạnh dân dụng &amp; thương nghiệp.</w:t>
      </w:r>
      <w:r w:rsidRPr="007767C4">
        <w:rPr>
          <w:rFonts w:ascii="Times New Roman" w:hAnsi="Times New Roman" w:cs="Times New Roman"/>
          <w:color w:val="000000"/>
          <w:sz w:val="26"/>
          <w:szCs w:val="26"/>
          <w:lang w:val="es-ES_tradnl"/>
        </w:rPr>
        <w:tab/>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_tradnl"/>
        </w:rPr>
        <w:tab/>
        <w:t xml:space="preserve">Nêu được các loại </w:t>
      </w:r>
      <w:r w:rsidRPr="007767C4">
        <w:rPr>
          <w:rFonts w:ascii="Times New Roman" w:hAnsi="Times New Roman" w:cs="Times New Roman"/>
          <w:color w:val="000000"/>
          <w:sz w:val="26"/>
          <w:szCs w:val="26"/>
        </w:rPr>
        <w:t>đường ống</w:t>
      </w:r>
      <w:r w:rsidRPr="007767C4">
        <w:rPr>
          <w:rFonts w:ascii="Times New Roman" w:hAnsi="Times New Roman" w:cs="Times New Roman"/>
          <w:color w:val="000000"/>
          <w:sz w:val="26"/>
          <w:szCs w:val="26"/>
          <w:lang w:val="es-ES_tradnl"/>
        </w:rPr>
        <w:t xml:space="preserve"> của các máy lạnh dân dụng &amp; thương nghiệp thường gặp.</w:t>
      </w:r>
      <w:r w:rsidRPr="007767C4">
        <w:rPr>
          <w:rFonts w:ascii="Times New Roman" w:hAnsi="Times New Roman" w:cs="Times New Roman"/>
          <w:color w:val="000000"/>
          <w:sz w:val="26"/>
          <w:szCs w:val="26"/>
          <w:lang w:val="es-ES_tradnl"/>
        </w:rPr>
        <w:tab/>
      </w:r>
      <w:r w:rsidRPr="007767C4">
        <w:rPr>
          <w:rFonts w:ascii="Times New Roman" w:hAnsi="Times New Roman" w:cs="Times New Roman"/>
          <w:color w:val="000000"/>
          <w:sz w:val="26"/>
          <w:szCs w:val="26"/>
          <w:lang w:val="pt-BR"/>
        </w:rPr>
        <w:t xml:space="preserve">Lắp đặt được </w:t>
      </w:r>
      <w:r w:rsidRPr="007767C4">
        <w:rPr>
          <w:rFonts w:ascii="Times New Roman" w:hAnsi="Times New Roman" w:cs="Times New Roman"/>
          <w:color w:val="000000"/>
          <w:sz w:val="26"/>
          <w:szCs w:val="26"/>
          <w:lang w:val="es-ES_tradnl"/>
        </w:rPr>
        <w:t xml:space="preserve">các loại </w:t>
      </w:r>
      <w:r w:rsidRPr="007767C4">
        <w:rPr>
          <w:rFonts w:ascii="Times New Roman" w:hAnsi="Times New Roman" w:cs="Times New Roman"/>
          <w:color w:val="000000"/>
          <w:sz w:val="26"/>
          <w:szCs w:val="26"/>
        </w:rPr>
        <w:t>đường ống</w:t>
      </w:r>
      <w:r w:rsidRPr="007767C4">
        <w:rPr>
          <w:rFonts w:ascii="Times New Roman" w:hAnsi="Times New Roman" w:cs="Times New Roman"/>
          <w:color w:val="000000"/>
          <w:sz w:val="26"/>
          <w:szCs w:val="26"/>
          <w:lang w:val="es-ES_tradnl"/>
        </w:rPr>
        <w:t xml:space="preserve"> của máy lạnh dân dụng &amp; thương nghiệp.</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61. Các loại đường ống trong máy lạnh dân dụng &amp; thương nghiệp</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6.2. Lắp đặt đường ống dẫn môi chất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6.2.1. Tính chọn kích thước đường ống</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6.2.2. Lắp đặt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6.2.3. Bảo ôn đường ống</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6.3. Lắp đặt bơm và đường ống nước lạnh</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6.4. Lắp đặt đường ống nước ngưng</w:t>
      </w:r>
    </w:p>
    <w:p w:rsidR="000D0A43" w:rsidRPr="007767C4" w:rsidRDefault="000D0A43" w:rsidP="00A75B19">
      <w:pPr>
        <w:jc w:val="both"/>
        <w:rPr>
          <w:rFonts w:ascii="Times New Roman" w:hAnsi="Times New Roman" w:cs="Times New Roman"/>
          <w:color w:val="000000"/>
          <w:sz w:val="26"/>
          <w:szCs w:val="26"/>
        </w:rPr>
      </w:pP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rPr>
        <w:t xml:space="preserve">Bài 7: </w:t>
      </w:r>
      <w:r w:rsidRPr="007767C4">
        <w:rPr>
          <w:rFonts w:ascii="Times New Roman" w:hAnsi="Times New Roman" w:cs="Times New Roman"/>
          <w:b/>
          <w:bCs/>
          <w:color w:val="000000"/>
          <w:sz w:val="26"/>
          <w:szCs w:val="26"/>
        </w:rPr>
        <w:t>Lắp đặt thiết bị điện</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i/>
          <w:iCs/>
          <w:color w:val="000000"/>
          <w:sz w:val="26"/>
          <w:szCs w:val="26"/>
          <w:lang w:val="pt-BR"/>
        </w:rPr>
        <w:t>Thời gian:</w:t>
      </w:r>
      <w:r>
        <w:rPr>
          <w:rFonts w:ascii="Times New Roman" w:hAnsi="Times New Roman" w:cs="Times New Roman"/>
          <w:i/>
          <w:iCs/>
          <w:color w:val="000000"/>
          <w:sz w:val="26"/>
          <w:szCs w:val="26"/>
          <w:lang w:val="pt-BR"/>
        </w:rPr>
        <w:t>4.</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i/>
          <w:iCs/>
          <w:color w:val="000000"/>
          <w:sz w:val="26"/>
          <w:szCs w:val="26"/>
          <w:lang w:val="pt-BR"/>
        </w:rPr>
        <w:t>giờ</w:t>
      </w:r>
    </w:p>
    <w:p w:rsidR="000D0A43" w:rsidRPr="007767C4" w:rsidRDefault="000D0A43" w:rsidP="00A75B19">
      <w:pPr>
        <w:jc w:val="both"/>
        <w:rPr>
          <w:rFonts w:ascii="Times New Roman" w:hAnsi="Times New Roman" w:cs="Times New Roman"/>
          <w:i/>
          <w:iCs/>
          <w:color w:val="000000"/>
          <w:sz w:val="26"/>
          <w:szCs w:val="26"/>
          <w:lang w:val="pt-BR"/>
        </w:rPr>
      </w:pPr>
      <w:r w:rsidRPr="007767C4">
        <w:rPr>
          <w:rFonts w:ascii="Times New Roman" w:hAnsi="Times New Roman" w:cs="Times New Roman"/>
          <w:i/>
          <w:iCs/>
          <w:color w:val="000000"/>
          <w:sz w:val="26"/>
          <w:szCs w:val="26"/>
          <w:lang w:val="pt-BR"/>
        </w:rPr>
        <w:t xml:space="preserve">Mục tiêu của bài: </w:t>
      </w:r>
    </w:p>
    <w:p w:rsidR="000D0A43" w:rsidRPr="007767C4" w:rsidRDefault="000D0A43" w:rsidP="00A75B19">
      <w:pPr>
        <w:jc w:val="both"/>
        <w:rPr>
          <w:rFonts w:ascii="Times New Roman" w:hAnsi="Times New Roman" w:cs="Times New Roman"/>
          <w:color w:val="000000"/>
          <w:sz w:val="26"/>
          <w:szCs w:val="26"/>
          <w:lang w:val="es-ES_tradnl"/>
        </w:rPr>
      </w:pPr>
      <w:r w:rsidRPr="007767C4">
        <w:rPr>
          <w:rFonts w:ascii="Times New Roman" w:hAnsi="Times New Roman" w:cs="Times New Roman"/>
          <w:i/>
          <w:iCs/>
          <w:color w:val="000000"/>
          <w:sz w:val="26"/>
          <w:szCs w:val="26"/>
          <w:lang w:val="pt-BR"/>
        </w:rPr>
        <w:tab/>
        <w:t xml:space="preserve">- </w:t>
      </w:r>
      <w:r w:rsidRPr="007767C4">
        <w:rPr>
          <w:rFonts w:ascii="Times New Roman" w:hAnsi="Times New Roman" w:cs="Times New Roman"/>
          <w:color w:val="000000"/>
          <w:sz w:val="26"/>
          <w:szCs w:val="26"/>
          <w:lang w:val="es-ES_tradnl"/>
        </w:rPr>
        <w:t xml:space="preserve">Trình bày được trình tự lắp đặt các loại </w:t>
      </w:r>
      <w:r w:rsidRPr="007767C4">
        <w:rPr>
          <w:rFonts w:ascii="Times New Roman" w:hAnsi="Times New Roman" w:cs="Times New Roman"/>
          <w:color w:val="000000"/>
          <w:sz w:val="26"/>
          <w:szCs w:val="26"/>
        </w:rPr>
        <w:t>thiết bị điện</w:t>
      </w:r>
      <w:r w:rsidRPr="007767C4">
        <w:rPr>
          <w:rFonts w:ascii="Times New Roman" w:hAnsi="Times New Roman" w:cs="Times New Roman"/>
          <w:color w:val="000000"/>
          <w:sz w:val="26"/>
          <w:szCs w:val="26"/>
          <w:lang w:val="es-ES_tradnl"/>
        </w:rPr>
        <w:t xml:space="preserve"> của máy lạnh dân dụng &amp; thương nghiệp.</w:t>
      </w:r>
      <w:r w:rsidRPr="007767C4">
        <w:rPr>
          <w:rFonts w:ascii="Times New Roman" w:hAnsi="Times New Roman" w:cs="Times New Roman"/>
          <w:color w:val="000000"/>
          <w:sz w:val="26"/>
          <w:szCs w:val="26"/>
          <w:lang w:val="es-ES_tradnl"/>
        </w:rPr>
        <w:tab/>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_tradnl"/>
        </w:rPr>
        <w:tab/>
        <w:t xml:space="preserve">- Nêu được các loại </w:t>
      </w:r>
      <w:r w:rsidRPr="007767C4">
        <w:rPr>
          <w:rFonts w:ascii="Times New Roman" w:hAnsi="Times New Roman" w:cs="Times New Roman"/>
          <w:color w:val="000000"/>
          <w:sz w:val="26"/>
          <w:szCs w:val="26"/>
        </w:rPr>
        <w:t>thiết bị điện</w:t>
      </w:r>
      <w:r w:rsidRPr="007767C4">
        <w:rPr>
          <w:rFonts w:ascii="Times New Roman" w:hAnsi="Times New Roman" w:cs="Times New Roman"/>
          <w:color w:val="000000"/>
          <w:sz w:val="26"/>
          <w:szCs w:val="26"/>
          <w:lang w:val="es-ES_tradnl"/>
        </w:rPr>
        <w:t xml:space="preserve"> của các máy lạnh dân dụng &amp; thương nghiệp thường gặp.</w:t>
      </w:r>
      <w:r w:rsidRPr="007767C4">
        <w:rPr>
          <w:rFonts w:ascii="Times New Roman" w:hAnsi="Times New Roman" w:cs="Times New Roman"/>
          <w:color w:val="000000"/>
          <w:sz w:val="26"/>
          <w:szCs w:val="26"/>
          <w:lang w:val="es-ES_tradnl"/>
        </w:rPr>
        <w:tab/>
        <w:t xml:space="preserve">- </w:t>
      </w:r>
      <w:r w:rsidRPr="007767C4">
        <w:rPr>
          <w:rFonts w:ascii="Times New Roman" w:hAnsi="Times New Roman" w:cs="Times New Roman"/>
          <w:color w:val="000000"/>
          <w:sz w:val="26"/>
          <w:szCs w:val="26"/>
          <w:lang w:val="pt-BR"/>
        </w:rPr>
        <w:t xml:space="preserve">Lắp đặt được </w:t>
      </w:r>
      <w:r w:rsidRPr="007767C4">
        <w:rPr>
          <w:rFonts w:ascii="Times New Roman" w:hAnsi="Times New Roman" w:cs="Times New Roman"/>
          <w:color w:val="000000"/>
          <w:sz w:val="26"/>
          <w:szCs w:val="26"/>
          <w:lang w:val="es-ES_tradnl"/>
        </w:rPr>
        <w:t xml:space="preserve">các loại </w:t>
      </w:r>
      <w:r w:rsidRPr="007767C4">
        <w:rPr>
          <w:rFonts w:ascii="Times New Roman" w:hAnsi="Times New Roman" w:cs="Times New Roman"/>
          <w:color w:val="000000"/>
          <w:sz w:val="26"/>
          <w:szCs w:val="26"/>
        </w:rPr>
        <w:t>thiết bị điện</w:t>
      </w:r>
      <w:r w:rsidRPr="007767C4">
        <w:rPr>
          <w:rFonts w:ascii="Times New Roman" w:hAnsi="Times New Roman" w:cs="Times New Roman"/>
          <w:color w:val="000000"/>
          <w:sz w:val="26"/>
          <w:szCs w:val="26"/>
          <w:lang w:val="es-ES_tradnl"/>
        </w:rPr>
        <w:t xml:space="preserve"> của máy lạnh dân dụng &amp; thương nghiệp.</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7.1. Lắp đặt thiết bị điện điều khiển</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7.1.1. Kiểm tra thiết bị</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7.1.2. Lắp đặt</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7.1.3. Kiểm tra</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7.2. Lắp đặt thiết bị điện động lực</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7.2.1. Kiểm tra thiết bị</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7.2.2. Lắp đặt</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7.2.3. Kiểm tra</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7.3. Lắp đặt đường điện</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7.3.1. Tính chọn tiết diện dây dẫn</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7.3.2. Lắp đặt</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7.3.3. Kiểm tra</w:t>
      </w:r>
    </w:p>
    <w:p w:rsidR="000D0A43" w:rsidRPr="007767C4" w:rsidRDefault="000D0A43" w:rsidP="00A75B19">
      <w:pPr>
        <w:jc w:val="both"/>
        <w:rPr>
          <w:rFonts w:ascii="Times New Roman" w:hAnsi="Times New Roman" w:cs="Times New Roman"/>
          <w:color w:val="000000"/>
          <w:sz w:val="26"/>
          <w:szCs w:val="26"/>
          <w:lang w:val="pt-BR"/>
        </w:rPr>
      </w:pP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Bài 8 </w:t>
      </w:r>
      <w:r w:rsidRPr="007767C4">
        <w:rPr>
          <w:rFonts w:ascii="Times New Roman" w:hAnsi="Times New Roman" w:cs="Times New Roman"/>
          <w:b/>
          <w:bCs/>
          <w:color w:val="000000"/>
          <w:sz w:val="26"/>
          <w:szCs w:val="26"/>
          <w:lang w:val="pt-BR"/>
        </w:rPr>
        <w:t>Lắp đặt thiết bị phụ</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i/>
          <w:iCs/>
          <w:color w:val="000000"/>
          <w:sz w:val="26"/>
          <w:szCs w:val="26"/>
          <w:lang w:val="pt-BR"/>
        </w:rPr>
        <w:t>Thời gian: 3 giờ</w:t>
      </w:r>
    </w:p>
    <w:p w:rsidR="000D0A43" w:rsidRPr="007767C4" w:rsidRDefault="000D0A43" w:rsidP="00A75B19">
      <w:pPr>
        <w:jc w:val="both"/>
        <w:rPr>
          <w:rFonts w:ascii="Times New Roman" w:hAnsi="Times New Roman" w:cs="Times New Roman"/>
          <w:i/>
          <w:iCs/>
          <w:color w:val="000000"/>
          <w:sz w:val="26"/>
          <w:szCs w:val="26"/>
          <w:lang w:val="pt-BR"/>
        </w:rPr>
      </w:pPr>
      <w:r w:rsidRPr="007767C4">
        <w:rPr>
          <w:rFonts w:ascii="Times New Roman" w:hAnsi="Times New Roman" w:cs="Times New Roman"/>
          <w:i/>
          <w:iCs/>
          <w:color w:val="000000"/>
          <w:sz w:val="26"/>
          <w:szCs w:val="26"/>
          <w:lang w:val="pt-BR"/>
        </w:rPr>
        <w:t xml:space="preserve">Mục tiêu của bài: </w:t>
      </w:r>
    </w:p>
    <w:p w:rsidR="000D0A43" w:rsidRPr="007767C4" w:rsidRDefault="000D0A43" w:rsidP="00A75B19">
      <w:pPr>
        <w:jc w:val="both"/>
        <w:rPr>
          <w:rFonts w:ascii="Times New Roman" w:hAnsi="Times New Roman" w:cs="Times New Roman"/>
          <w:color w:val="000000"/>
          <w:sz w:val="26"/>
          <w:szCs w:val="26"/>
          <w:lang w:val="es-ES_tradnl"/>
        </w:rPr>
      </w:pPr>
      <w:r w:rsidRPr="007767C4">
        <w:rPr>
          <w:rFonts w:ascii="Times New Roman" w:hAnsi="Times New Roman" w:cs="Times New Roman"/>
          <w:i/>
          <w:iCs/>
          <w:color w:val="000000"/>
          <w:sz w:val="26"/>
          <w:szCs w:val="26"/>
          <w:lang w:val="pt-BR"/>
        </w:rPr>
        <w:tab/>
        <w:t xml:space="preserve">- </w:t>
      </w:r>
      <w:r w:rsidRPr="007767C4">
        <w:rPr>
          <w:rFonts w:ascii="Times New Roman" w:hAnsi="Times New Roman" w:cs="Times New Roman"/>
          <w:color w:val="000000"/>
          <w:sz w:val="26"/>
          <w:szCs w:val="26"/>
          <w:lang w:val="es-ES_tradnl"/>
        </w:rPr>
        <w:t xml:space="preserve">Trình bày được trình tự lắp đặt các loại </w:t>
      </w:r>
      <w:r w:rsidRPr="007767C4">
        <w:rPr>
          <w:rFonts w:ascii="Times New Roman" w:hAnsi="Times New Roman" w:cs="Times New Roman"/>
          <w:color w:val="000000"/>
          <w:sz w:val="26"/>
          <w:szCs w:val="26"/>
          <w:lang w:val="pt-BR"/>
        </w:rPr>
        <w:t>thiết bị phụ</w:t>
      </w:r>
      <w:r w:rsidRPr="007767C4">
        <w:rPr>
          <w:rFonts w:ascii="Times New Roman" w:hAnsi="Times New Roman" w:cs="Times New Roman"/>
          <w:color w:val="000000"/>
          <w:sz w:val="26"/>
          <w:szCs w:val="26"/>
          <w:lang w:val="es-ES_tradnl"/>
        </w:rPr>
        <w:t xml:space="preserve"> của máy lạnh dân dụng &amp; thương nghiệp.</w:t>
      </w:r>
      <w:r w:rsidRPr="007767C4">
        <w:rPr>
          <w:rFonts w:ascii="Times New Roman" w:hAnsi="Times New Roman" w:cs="Times New Roman"/>
          <w:color w:val="000000"/>
          <w:sz w:val="26"/>
          <w:szCs w:val="26"/>
          <w:lang w:val="es-ES_tradnl"/>
        </w:rPr>
        <w:tab/>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_tradnl"/>
        </w:rPr>
        <w:tab/>
        <w:t xml:space="preserve">- Nêu được các loại </w:t>
      </w:r>
      <w:r w:rsidRPr="007767C4">
        <w:rPr>
          <w:rFonts w:ascii="Times New Roman" w:hAnsi="Times New Roman" w:cs="Times New Roman"/>
          <w:color w:val="000000"/>
          <w:sz w:val="26"/>
          <w:szCs w:val="26"/>
          <w:lang w:val="pt-BR"/>
        </w:rPr>
        <w:t>thiết bị phụ</w:t>
      </w:r>
      <w:r w:rsidRPr="007767C4">
        <w:rPr>
          <w:rFonts w:ascii="Times New Roman" w:hAnsi="Times New Roman" w:cs="Times New Roman"/>
          <w:color w:val="000000"/>
          <w:sz w:val="26"/>
          <w:szCs w:val="26"/>
          <w:lang w:val="es-ES_tradnl"/>
        </w:rPr>
        <w:t xml:space="preserve"> của các máy lạnh dân dụng &amp; thương nghiệp thường gặp.</w:t>
      </w:r>
      <w:r w:rsidRPr="007767C4">
        <w:rPr>
          <w:rFonts w:ascii="Times New Roman" w:hAnsi="Times New Roman" w:cs="Times New Roman"/>
          <w:color w:val="000000"/>
          <w:sz w:val="26"/>
          <w:szCs w:val="26"/>
          <w:lang w:val="es-ES_tradnl"/>
        </w:rPr>
        <w:tab/>
        <w:t xml:space="preserve">- </w:t>
      </w:r>
      <w:r w:rsidRPr="007767C4">
        <w:rPr>
          <w:rFonts w:ascii="Times New Roman" w:hAnsi="Times New Roman" w:cs="Times New Roman"/>
          <w:color w:val="000000"/>
          <w:sz w:val="26"/>
          <w:szCs w:val="26"/>
          <w:lang w:val="pt-BR"/>
        </w:rPr>
        <w:t xml:space="preserve">Lắp đặt được </w:t>
      </w:r>
      <w:r w:rsidRPr="007767C4">
        <w:rPr>
          <w:rFonts w:ascii="Times New Roman" w:hAnsi="Times New Roman" w:cs="Times New Roman"/>
          <w:color w:val="000000"/>
          <w:sz w:val="26"/>
          <w:szCs w:val="26"/>
          <w:lang w:val="es-ES_tradnl"/>
        </w:rPr>
        <w:t xml:space="preserve">các loại </w:t>
      </w:r>
      <w:r w:rsidRPr="007767C4">
        <w:rPr>
          <w:rFonts w:ascii="Times New Roman" w:hAnsi="Times New Roman" w:cs="Times New Roman"/>
          <w:color w:val="000000"/>
          <w:sz w:val="26"/>
          <w:szCs w:val="26"/>
          <w:lang w:val="pt-BR"/>
        </w:rPr>
        <w:t>thiết bị phụ</w:t>
      </w:r>
      <w:r w:rsidRPr="007767C4">
        <w:rPr>
          <w:rFonts w:ascii="Times New Roman" w:hAnsi="Times New Roman" w:cs="Times New Roman"/>
          <w:color w:val="000000"/>
          <w:sz w:val="26"/>
          <w:szCs w:val="26"/>
          <w:lang w:val="es-ES_tradnl"/>
        </w:rPr>
        <w:t xml:space="preserve"> của máy lạnh dân dụng &amp; thương nghiệp.</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ab/>
        <w:t>- Rèn luyện thái độ nghiêm túc trong.</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8.1. Kiểm tra thiết bị</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8.2. Lắp đặt</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i/>
          <w:iCs/>
          <w:color w:val="000000"/>
          <w:sz w:val="26"/>
          <w:szCs w:val="26"/>
        </w:rPr>
        <w:t>Kiểm tra</w:t>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lang w:val="pt-BR"/>
        </w:rPr>
        <w:t>Thời gian: 2</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i/>
          <w:iCs/>
          <w:color w:val="000000"/>
          <w:sz w:val="26"/>
          <w:szCs w:val="26"/>
          <w:lang w:val="pt-BR"/>
        </w:rPr>
        <w:t>giờ</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Phần 3 Hiệu chỉnh, vận hành</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9: Thử kín hệ thống</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 xml:space="preserve"> </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6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thử kín hệ thống máy lạnh dân dụng và thương  nghiệp .</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Thử kín ðýợc các loại hệ thống máy lạnh dân dụng và thương  nghiệp ðạt yêu cầu kỹ thuật.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9.1. Chuẩn bị</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9.2. Thử kín các thiết bị</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9.3. Thử kín các hệ thống ðýờng ống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9.4. Thử kín toàn hệ thống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 xml:space="preserve">Bài 10: Hút chân không, nạp ga hệ thống </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6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Trình bày ðýợc trình tự hút chân không, nạp ga hệ thống máy lạnh dân dụng và thương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Hút chân không, nạp ga ðýợc các loại hệ thống máy lạnh dân dụng và thương  nghiệp ðạt yêu cầu kỹ thuật.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10.1. Chuẩn bị</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10.2. Thực hiện theo trình tự</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10.3. Kiểm tra lýợng ga nạp</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 xml:space="preserve">Bài 11: Vận hành hệ thống </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3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các nội dung cần thực hiện khi hoàn thiện lắp ðặt hệ thống máy lạnh dân dụng và thương  nghiệp .</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Thực hiện ðýợc dân dụng và thương  tác hoàn thiện các loại hệ thống máy lạnh dân dụng và thương  nghiệp ðạt yêu cầu kỹ thuật, mỹ thuật.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11.1. Gá lắp, cãn chỉnh.</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11.2. Vận hành, ðo kiểm các thông số.</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Kiểm tra</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2 giờ</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IV. Điều kiện thực hiện môn học: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1. Phòng học chuyên môn hóa/nhà xưởng:</w:t>
      </w:r>
      <w:r w:rsidRPr="007767C4">
        <w:rPr>
          <w:rFonts w:ascii="Times New Roman" w:hAnsi="Times New Roman" w:cs="Times New Roman"/>
          <w:color w:val="000000"/>
          <w:sz w:val="26"/>
          <w:szCs w:val="26"/>
        </w:rPr>
        <w:t xml:space="preserve"> Dùng cho một lớp thực hành 18 học sinh.</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Trang thiết bị, máy móc:</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Mô hình máy lạnh, tủ lạnh, tủ kem, tủ trữ </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Hệ thống lạnh điều hòa không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Máy hút chân không</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Máy nén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 Dụng cụ, học liệu, vật tý:</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Timer, công tắc tơ, rơ le</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Ðèn hàn ôxi</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Bộ ðồ cõ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Ống ðồng các cỡ</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Que hàn</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Bãng dính cách ðiện</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Gas các loại </w:t>
      </w:r>
    </w:p>
    <w:p w:rsidR="000D0A43" w:rsidRPr="007767C4" w:rsidRDefault="000D0A43" w:rsidP="00A75B19">
      <w:pPr>
        <w:spacing w:before="120"/>
        <w:ind w:left="90" w:firstLine="360"/>
        <w:jc w:val="both"/>
        <w:rPr>
          <w:rFonts w:ascii="Times New Roman" w:hAnsi="Times New Roman" w:cs="Times New Roman"/>
          <w:b/>
          <w:bCs/>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Tài liệu tham khảo</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 xml:space="preserve">V. Nội dung và phương pháp, đánh giá: </w:t>
      </w:r>
    </w:p>
    <w:p w:rsidR="000D0A43" w:rsidRPr="007767C4" w:rsidRDefault="000D0A43" w:rsidP="00A75B19">
      <w:pPr>
        <w:spacing w:before="120"/>
        <w:ind w:firstLine="340"/>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1. Nội dung:</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Kiến thức:</w:t>
      </w:r>
      <w:r w:rsidRPr="007767C4">
        <w:rPr>
          <w:rFonts w:ascii="Times New Roman" w:hAnsi="Times New Roman" w:cs="Times New Roman"/>
          <w:sz w:val="26"/>
          <w:szCs w:val="26"/>
        </w:rPr>
        <w:t xml:space="preserve"> </w:t>
      </w:r>
      <w:r w:rsidRPr="007767C4">
        <w:rPr>
          <w:rFonts w:ascii="Times New Roman" w:hAnsi="Times New Roman" w:cs="Times New Roman"/>
          <w:sz w:val="26"/>
          <w:szCs w:val="26"/>
          <w:lang w:val="sv-SE"/>
        </w:rPr>
        <w:t>+ Trình bày cấu tạo, phân loại, nguyên lý làm việc của máy lạnh dân dụng &amp; thương nghiệp.</w:t>
      </w:r>
    </w:p>
    <w:p w:rsidR="000D0A43" w:rsidRPr="007767C4" w:rsidRDefault="000D0A43" w:rsidP="00A75B19">
      <w:pPr>
        <w:spacing w:before="120"/>
        <w:ind w:firstLine="624"/>
        <w:jc w:val="both"/>
        <w:rPr>
          <w:rFonts w:ascii="Times New Roman" w:hAnsi="Times New Roman" w:cs="Times New Roman"/>
          <w:sz w:val="26"/>
          <w:szCs w:val="26"/>
        </w:rPr>
      </w:pPr>
      <w:r w:rsidRPr="007767C4">
        <w:rPr>
          <w:rFonts w:ascii="Times New Roman" w:hAnsi="Times New Roman" w:cs="Times New Roman"/>
          <w:sz w:val="26"/>
          <w:szCs w:val="26"/>
          <w:lang w:val="sv-SE"/>
        </w:rPr>
        <w:t>- Kỹ năng:</w:t>
      </w:r>
      <w:r w:rsidRPr="007767C4">
        <w:rPr>
          <w:rFonts w:ascii="Times New Roman" w:hAnsi="Times New Roman" w:cs="Times New Roman"/>
          <w:sz w:val="26"/>
          <w:szCs w:val="26"/>
        </w:rPr>
        <w:t xml:space="preserve"> </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các thiết bị trao ðổi nhiệt</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máy nén</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thiết bị tiết lýu</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phin sấy lọc</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mạch ðiện</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làm chân không nạp ga máy lạnh dân dụng</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Vận hành và bàn giao ðýợc sau lắp ðặt</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Năng lực tự chủ và trách nhiệm:</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Tổ chức nõi làm việc ngãn nắp, khoa học.</w:t>
      </w:r>
    </w:p>
    <w:p w:rsidR="000D0A43" w:rsidRPr="007767C4" w:rsidRDefault="000D0A43" w:rsidP="00A75B19">
      <w:pPr>
        <w:tabs>
          <w:tab w:val="left" w:pos="2820"/>
        </w:tabs>
        <w:spacing w:before="120"/>
        <w:ind w:firstLine="340"/>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2. Phương pháp: </w:t>
      </w:r>
      <w:r w:rsidRPr="007767C4">
        <w:rPr>
          <w:rFonts w:ascii="Times New Roman" w:hAnsi="Times New Roman" w:cs="Times New Roman"/>
          <w:sz w:val="26"/>
          <w:szCs w:val="26"/>
          <w:lang w:val="sv-SE"/>
        </w:rPr>
        <w:tab/>
        <w:t>Ðánh giá bằng bài tập thực hành</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VI. Hướng dẫn thực hiện môn học:</w:t>
      </w:r>
    </w:p>
    <w:p w:rsidR="000D0A43" w:rsidRPr="007767C4" w:rsidRDefault="000D0A43" w:rsidP="00A75B19">
      <w:pPr>
        <w:ind w:firstLine="426"/>
        <w:jc w:val="both"/>
        <w:rPr>
          <w:rFonts w:ascii="Times New Roman" w:hAnsi="Times New Roman" w:cs="Times New Roman"/>
          <w:i/>
          <w:iCs/>
          <w:color w:val="000000"/>
          <w:sz w:val="26"/>
          <w:szCs w:val="26"/>
          <w:lang w:val="es-ES"/>
        </w:rPr>
      </w:pPr>
      <w:r w:rsidRPr="007767C4">
        <w:rPr>
          <w:rFonts w:ascii="Times New Roman" w:hAnsi="Times New Roman" w:cs="Times New Roman"/>
          <w:sz w:val="26"/>
          <w:szCs w:val="26"/>
          <w:lang w:val="sv-SE"/>
        </w:rPr>
        <w:t xml:space="preserve">1. Phạm vi áp dụng môn học: </w:t>
      </w:r>
      <w:r w:rsidRPr="007767C4">
        <w:rPr>
          <w:rFonts w:ascii="Times New Roman" w:hAnsi="Times New Roman" w:cs="Times New Roman"/>
          <w:color w:val="000000"/>
          <w:sz w:val="26"/>
          <w:szCs w:val="26"/>
          <w:lang w:val="es-ES"/>
        </w:rPr>
        <w:t>để giảng dạy cho trình độ đào tạo Cao đẳng nghề ngành công nghệ kỹ thuật nhiệt.</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2. Hướng dẫn về phương pháp giảng dạy, học tập môn học: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Diễn giải</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Trực quan </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Gợi mở</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Thực hành</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Phải có ðầy ðủ thiết bị cho học sinh, sinh viên thực tập</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3. Những trọng tâm cần chú ý:</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4. Tài liệu tham khảo:</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Máy và thiết bị lạnh- NXB Giáo dục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Tủ lạnh, máy kem, máy ðá, máy ðiều hòa nhiệt ðộ – NXB Giáo dục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Kỹ thuật lạnh ứng dụng - NXB Giáo dục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Cataloge máy</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CHƯƠNG TRÌNH HỌC PHẦN</w:t>
      </w:r>
    </w:p>
    <w:p w:rsidR="000D0A43" w:rsidRPr="007767C4" w:rsidRDefault="000D0A43" w:rsidP="00A75B19">
      <w:pPr>
        <w:jc w:val="center"/>
        <w:rPr>
          <w:rFonts w:ascii="Times New Roman" w:hAnsi="Times New Roman" w:cs="Times New Roman"/>
          <w:i/>
          <w:iCs/>
          <w:sz w:val="26"/>
          <w:szCs w:val="26"/>
          <w:lang w:val="pt-BR"/>
        </w:rPr>
      </w:pPr>
    </w:p>
    <w:p w:rsidR="000D0A43" w:rsidRPr="007767C4" w:rsidRDefault="000D0A43" w:rsidP="00A75B19">
      <w:pPr>
        <w:spacing w:before="120" w:line="288" w:lineRule="auto"/>
        <w:jc w:val="both"/>
        <w:outlineLvl w:val="0"/>
        <w:rPr>
          <w:rFonts w:ascii="Times New Roman" w:hAnsi="Times New Roman" w:cs="Times New Roman"/>
          <w:b/>
          <w:bCs/>
          <w:color w:val="FF0000"/>
          <w:sz w:val="26"/>
          <w:szCs w:val="26"/>
          <w:lang w:val="pt-BR"/>
        </w:rPr>
      </w:pPr>
      <w:r w:rsidRPr="007767C4">
        <w:rPr>
          <w:rFonts w:ascii="Times New Roman" w:hAnsi="Times New Roman" w:cs="Times New Roman"/>
          <w:b/>
          <w:bCs/>
          <w:sz w:val="26"/>
          <w:szCs w:val="26"/>
          <w:lang w:val="pt-BR"/>
        </w:rPr>
        <w:t>Tên học phần</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rPr>
        <w:t>HỆ THỐNG ĐIỀU HÒA KHÔNG KHÍ CỤC BỘ</w:t>
      </w:r>
    </w:p>
    <w:p w:rsidR="000D0A43" w:rsidRPr="007767C4" w:rsidRDefault="000D0A43" w:rsidP="00A75B19">
      <w:pPr>
        <w:spacing w:before="120"/>
        <w:jc w:val="both"/>
        <w:outlineLvl w:val="0"/>
        <w:rPr>
          <w:rFonts w:ascii="Times New Roman" w:hAnsi="Times New Roman" w:cs="Times New Roman"/>
          <w:color w:val="FF0000"/>
          <w:sz w:val="26"/>
          <w:szCs w:val="26"/>
          <w:lang w:val="pt-BR"/>
        </w:rPr>
      </w:pPr>
      <w:r w:rsidRPr="007767C4">
        <w:rPr>
          <w:rFonts w:ascii="Times New Roman" w:hAnsi="Times New Roman" w:cs="Times New Roman"/>
          <w:b/>
          <w:bCs/>
          <w:sz w:val="26"/>
          <w:szCs w:val="26"/>
          <w:lang w:val="pt-BR"/>
        </w:rPr>
        <w:t>Mã học phần</w:t>
      </w:r>
      <w:r w:rsidRPr="007767C4">
        <w:rPr>
          <w:rFonts w:ascii="Times New Roman" w:hAnsi="Times New Roman" w:cs="Times New Roman"/>
          <w:sz w:val="26"/>
          <w:szCs w:val="26"/>
          <w:lang w:val="pt-BR"/>
        </w:rPr>
        <w:t>:</w:t>
      </w:r>
    </w:p>
    <w:p w:rsidR="000D0A43" w:rsidRPr="007767C4" w:rsidRDefault="000D0A43" w:rsidP="00A75B19">
      <w:pPr>
        <w:spacing w:before="1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Thời gian thực hiện học phần: 60</w:t>
      </w:r>
      <w:r w:rsidRPr="007767C4">
        <w:rPr>
          <w:rFonts w:ascii="Times New Roman" w:hAnsi="Times New Roman" w:cs="Times New Roman"/>
          <w:sz w:val="26"/>
          <w:szCs w:val="26"/>
          <w:lang w:val="pt-BR"/>
        </w:rPr>
        <w:t xml:space="preserve"> giờ; (Thực hành: </w:t>
      </w:r>
      <w:r>
        <w:rPr>
          <w:rFonts w:ascii="Times New Roman" w:hAnsi="Times New Roman" w:cs="Times New Roman"/>
          <w:sz w:val="26"/>
          <w:szCs w:val="26"/>
          <w:lang w:val="pt-BR"/>
        </w:rPr>
        <w:t>4.</w:t>
      </w:r>
      <w:r w:rsidRPr="007767C4">
        <w:rPr>
          <w:rFonts w:ascii="Times New Roman" w:hAnsi="Times New Roman" w:cs="Times New Roman"/>
          <w:sz w:val="26"/>
          <w:szCs w:val="26"/>
          <w:lang w:val="pt-BR"/>
        </w:rPr>
        <w:t>4 giờ; Kiểm tra: 6 giờ)</w:t>
      </w:r>
    </w:p>
    <w:p w:rsidR="000D0A43" w:rsidRPr="007767C4" w:rsidRDefault="000D0A43" w:rsidP="00A75B19">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Vị trí, tính chất của học phần:</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Vị trí: ðýợc bố trí ở học kỳ 2 , sau khi học xong các môn học cõ sở và các môn đo lýờng Ðiện - Lạnh, Lạnh cõ bản.</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Tính chất: chuyên môn nghề bắt buộc.</w:t>
      </w:r>
    </w:p>
    <w:p w:rsidR="000D0A43" w:rsidRPr="007767C4" w:rsidRDefault="000D0A43" w:rsidP="00A75B19">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Mục tiêu học phần:</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Kiến thức:  Trình bày ðýợc cấu tạo, phân loại, nguyên lý làm việc của máy ðiều hòa cục bộ.</w:t>
      </w:r>
    </w:p>
    <w:p w:rsidR="000D0A43" w:rsidRPr="007767C4" w:rsidRDefault="000D0A43" w:rsidP="00A75B19">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Kỹ năng:  </w:t>
      </w:r>
    </w:p>
    <w:p w:rsidR="000D0A43" w:rsidRPr="007767C4" w:rsidRDefault="000D0A43" w:rsidP="00A75B19">
      <w:pPr>
        <w:pStyle w:val="ListParagraph"/>
        <w:tabs>
          <w:tab w:val="left" w:pos="630"/>
        </w:tabs>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Lập ðýợc trình tự  lắp ráp các thiết bị của máy ðiều hòa cục bộ</w:t>
      </w:r>
    </w:p>
    <w:p w:rsidR="000D0A43" w:rsidRPr="007767C4" w:rsidRDefault="000D0A43" w:rsidP="00A75B19">
      <w:pPr>
        <w:pStyle w:val="ListParagraph"/>
        <w:tabs>
          <w:tab w:val="left" w:pos="630"/>
        </w:tabs>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Lập ðýợc trình tự  lắp ðặt cục nóng, cục lạnh  máy ðiều hòa cục bộ</w:t>
      </w:r>
    </w:p>
    <w:p w:rsidR="000D0A43" w:rsidRPr="007767C4" w:rsidRDefault="000D0A43" w:rsidP="00A75B19">
      <w:pPr>
        <w:pStyle w:val="ListParagraph"/>
        <w:tabs>
          <w:tab w:val="left" w:pos="630"/>
        </w:tabs>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Lập ðýợc trình tự làm chân không nạp ga máy ðiều hòa cục bộ</w:t>
      </w:r>
    </w:p>
    <w:p w:rsidR="000D0A43" w:rsidRPr="007767C4" w:rsidRDefault="000D0A43" w:rsidP="00A75B19">
      <w:pPr>
        <w:pStyle w:val="ListParagraph"/>
        <w:tabs>
          <w:tab w:val="left" w:pos="630"/>
        </w:tabs>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Lập ðýợc trình tự lắp ðặt ðiện trong máy ðiều hòa cục bộ</w:t>
      </w:r>
    </w:p>
    <w:p w:rsidR="000D0A43" w:rsidRPr="007767C4" w:rsidRDefault="000D0A43" w:rsidP="00A75B19">
      <w:pPr>
        <w:pStyle w:val="ListParagraph"/>
        <w:tabs>
          <w:tab w:val="left" w:pos="630"/>
        </w:tabs>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Lập ðýợc trình tự lắp ðặt ðýờng ống trong máy ðiều hòa cục bộ</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Năng lực tự chủ và trách nhiệm: Cẩn thận, kiên trì, làm việc nhóm và có trách nhiệm với công việc ðýợc giao;</w:t>
      </w:r>
    </w:p>
    <w:p w:rsidR="000D0A43" w:rsidRPr="007767C4" w:rsidRDefault="000D0A43" w:rsidP="00A75B19">
      <w:pPr>
        <w:pStyle w:val="ListParagraph"/>
        <w:numPr>
          <w:ilvl w:val="0"/>
          <w:numId w:val="17"/>
        </w:numPr>
        <w:tabs>
          <w:tab w:val="left" w:pos="397"/>
        </w:tabs>
        <w:spacing w:before="120"/>
        <w:ind w:left="0" w:firstLine="34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Nội dung học phần:</w:t>
      </w:r>
    </w:p>
    <w:p w:rsidR="000D0A43" w:rsidRPr="007767C4" w:rsidRDefault="000D0A43" w:rsidP="00A75B19">
      <w:pPr>
        <w:pStyle w:val="ListParagraph"/>
        <w:numPr>
          <w:ilvl w:val="1"/>
          <w:numId w:val="2"/>
        </w:numPr>
        <w:tabs>
          <w:tab w:val="left" w:pos="709"/>
        </w:tabs>
        <w:spacing w:before="120"/>
        <w:ind w:left="0" w:firstLine="42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Nội dung tổng quát và phân bổ thời gian:</w:t>
      </w:r>
    </w:p>
    <w:p w:rsidR="000D0A43" w:rsidRPr="007767C4" w:rsidRDefault="000D0A43" w:rsidP="00A75B19">
      <w:pPr>
        <w:pStyle w:val="ListParagraph"/>
        <w:numPr>
          <w:ilvl w:val="0"/>
          <w:numId w:val="2"/>
        </w:numPr>
        <w:spacing w:line="312" w:lineRule="auto"/>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7"/>
        <w:gridCol w:w="990"/>
        <w:gridCol w:w="979"/>
        <w:gridCol w:w="1902"/>
        <w:gridCol w:w="986"/>
      </w:tblGrid>
      <w:tr w:rsidR="000D0A43" w:rsidRPr="007767C4">
        <w:trPr>
          <w:cantSplit/>
          <w:trHeight w:val="565"/>
        </w:trPr>
        <w:tc>
          <w:tcPr>
            <w:tcW w:w="820" w:type="dxa"/>
            <w:vMerge w:val="restart"/>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Số TT</w:t>
            </w:r>
          </w:p>
        </w:tc>
        <w:tc>
          <w:tcPr>
            <w:tcW w:w="3967" w:type="dxa"/>
            <w:vMerge w:val="restart"/>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Tên các bài trong học phần</w:t>
            </w:r>
          </w:p>
        </w:tc>
        <w:tc>
          <w:tcPr>
            <w:tcW w:w="4857" w:type="dxa"/>
            <w:gridSpan w:val="4"/>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Thời gian (giờ)</w:t>
            </w:r>
          </w:p>
        </w:tc>
      </w:tr>
      <w:tr w:rsidR="000D0A43" w:rsidRPr="007767C4">
        <w:trPr>
          <w:cantSplit/>
        </w:trPr>
        <w:tc>
          <w:tcPr>
            <w:tcW w:w="820" w:type="dxa"/>
            <w:vMerge/>
            <w:vAlign w:val="center"/>
          </w:tcPr>
          <w:p w:rsidR="000D0A43" w:rsidRPr="007767C4" w:rsidRDefault="000D0A43" w:rsidP="00362918">
            <w:pPr>
              <w:jc w:val="center"/>
              <w:rPr>
                <w:rFonts w:ascii="Times New Roman" w:hAnsi="Times New Roman" w:cs="Times New Roman"/>
                <w:b/>
                <w:bCs/>
                <w:color w:val="000000"/>
                <w:sz w:val="26"/>
                <w:szCs w:val="26"/>
              </w:rPr>
            </w:pPr>
          </w:p>
        </w:tc>
        <w:tc>
          <w:tcPr>
            <w:tcW w:w="3967" w:type="dxa"/>
            <w:vMerge/>
            <w:vAlign w:val="center"/>
          </w:tcPr>
          <w:p w:rsidR="000D0A43" w:rsidRPr="007767C4" w:rsidRDefault="000D0A43" w:rsidP="00362918">
            <w:pPr>
              <w:jc w:val="center"/>
              <w:rPr>
                <w:rFonts w:ascii="Times New Roman" w:hAnsi="Times New Roman" w:cs="Times New Roman"/>
                <w:b/>
                <w:bCs/>
                <w:color w:val="000000"/>
                <w:sz w:val="26"/>
                <w:szCs w:val="26"/>
              </w:rPr>
            </w:pPr>
          </w:p>
        </w:tc>
        <w:tc>
          <w:tcPr>
            <w:tcW w:w="990"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Tổng</w:t>
            </w:r>
          </w:p>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sz w:val="26"/>
                <w:szCs w:val="26"/>
              </w:rPr>
              <w:t>số</w:t>
            </w:r>
          </w:p>
        </w:tc>
        <w:tc>
          <w:tcPr>
            <w:tcW w:w="979"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Lý thuyết</w:t>
            </w:r>
          </w:p>
        </w:tc>
        <w:tc>
          <w:tcPr>
            <w:tcW w:w="1902"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Thực hành / thực tập/ thí nghiệm/ bài tập/ thảo luận</w:t>
            </w:r>
          </w:p>
        </w:tc>
        <w:tc>
          <w:tcPr>
            <w:tcW w:w="986"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Kiểm tra</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 xml:space="preserve">Phần 1 -Khảo sát </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1</w:t>
            </w:r>
            <w:r>
              <w:rPr>
                <w:rFonts w:ascii="Times New Roman" w:hAnsi="Times New Roman" w:cs="Times New Roman"/>
                <w:b/>
                <w:bCs/>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1</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 xml:space="preserve">Tên bài 1: </w:t>
            </w:r>
            <w:r w:rsidRPr="007767C4">
              <w:rPr>
                <w:rFonts w:ascii="Times New Roman" w:hAnsi="Times New Roman" w:cs="Times New Roman"/>
                <w:color w:val="000000"/>
                <w:sz w:val="26"/>
                <w:szCs w:val="26"/>
              </w:rPr>
              <w:t>Nguyên lý làm việc, cấu tạo máy điều hoà một phần tử</w:t>
            </w:r>
          </w:p>
        </w:tc>
        <w:tc>
          <w:tcPr>
            <w:tcW w:w="990" w:type="dxa"/>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color w:val="000000"/>
                <w:sz w:val="26"/>
                <w:szCs w:val="26"/>
              </w:rPr>
              <w:t>3</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color w:val="000000"/>
                <w:sz w:val="26"/>
                <w:szCs w:val="26"/>
              </w:rPr>
              <w:t>3</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2</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 xml:space="preserve">Tên bài 2: </w:t>
            </w:r>
            <w:r w:rsidRPr="007767C4">
              <w:rPr>
                <w:rFonts w:ascii="Times New Roman" w:hAnsi="Times New Roman" w:cs="Times New Roman"/>
                <w:color w:val="000000"/>
                <w:sz w:val="26"/>
                <w:szCs w:val="26"/>
              </w:rPr>
              <w:t>Nguyên lý làm việc, cấu tạo máy điều hoà hai phần tử</w:t>
            </w:r>
          </w:p>
        </w:tc>
        <w:tc>
          <w:tcPr>
            <w:tcW w:w="990" w:type="dxa"/>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color w:val="000000"/>
                <w:sz w:val="26"/>
                <w:szCs w:val="26"/>
              </w:rPr>
              <w:t>3</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color w:val="000000"/>
                <w:sz w:val="26"/>
                <w:szCs w:val="26"/>
              </w:rPr>
              <w:t>3</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3967" w:type="dxa"/>
            <w:vAlign w:val="center"/>
          </w:tcPr>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rPr>
              <w:t>Bài 3: Nguyên lý làm việc, cấu tạo máy điều hoà Multy</w:t>
            </w:r>
          </w:p>
        </w:tc>
        <w:tc>
          <w:tcPr>
            <w:tcW w:w="990" w:type="dxa"/>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color w:val="000000"/>
                <w:sz w:val="26"/>
                <w:szCs w:val="26"/>
              </w:rPr>
              <w:t>3</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color w:val="000000"/>
                <w:sz w:val="26"/>
                <w:szCs w:val="26"/>
              </w:rPr>
              <w:t>3</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3967" w:type="dxa"/>
            <w:vAlign w:val="center"/>
          </w:tcPr>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rPr>
              <w:t>Bài 4: Nguyên lý làm việc, cấu tạo máy điều dân dụng Inverter</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Kiểm tra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Phần 2 -Lắp đặt, sửa chữa</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30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3967" w:type="dxa"/>
            <w:vAlign w:val="center"/>
          </w:tcPr>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Bài </w:t>
            </w: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 Sửa chữa máy điều hoà một phần tử</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10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6</w:t>
            </w:r>
          </w:p>
        </w:tc>
        <w:tc>
          <w:tcPr>
            <w:tcW w:w="3967" w:type="dxa"/>
            <w:vAlign w:val="center"/>
          </w:tcPr>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lang w:val="es-ES"/>
              </w:rPr>
              <w:t>Bài 6: Lắp đặt máy điều hoà hai phần tử</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7</w:t>
            </w:r>
          </w:p>
        </w:tc>
        <w:tc>
          <w:tcPr>
            <w:tcW w:w="3967" w:type="dxa"/>
            <w:vAlign w:val="center"/>
          </w:tcPr>
          <w:p w:rsidR="000D0A43" w:rsidRPr="007767C4" w:rsidRDefault="000D0A43" w:rsidP="00362918">
            <w:pPr>
              <w:rPr>
                <w:rFonts w:ascii="Times New Roman" w:hAnsi="Times New Roman" w:cs="Times New Roman"/>
                <w:color w:val="000000"/>
                <w:sz w:val="26"/>
                <w:szCs w:val="26"/>
              </w:rPr>
            </w:pPr>
            <w:r w:rsidRPr="007767C4">
              <w:rPr>
                <w:rFonts w:ascii="Times New Roman" w:hAnsi="Times New Roman" w:cs="Times New Roman"/>
                <w:color w:val="000000"/>
                <w:sz w:val="26"/>
                <w:szCs w:val="26"/>
              </w:rPr>
              <w:t>Bài 7: Lắp đặt máy điều hoà Multy</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8</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8</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Kiểm tra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Phần 3- Hiệu chỉnh, vận hành</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1</w:t>
            </w:r>
            <w:r>
              <w:rPr>
                <w:rFonts w:ascii="Times New Roman" w:hAnsi="Times New Roman" w:cs="Times New Roman"/>
                <w:b/>
                <w:bCs/>
                <w:color w:val="000000"/>
                <w:sz w:val="26"/>
                <w:szCs w:val="26"/>
                <w:lang w:val="pt-BR"/>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8</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8: Thử kín hệ thống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9</w:t>
            </w: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Tên bài 9: Hút chân không nạp ga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Tên bài 10: Vận hành hệ thống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Kiểm tra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r>
      <w:tr w:rsidR="000D0A43" w:rsidRPr="007767C4">
        <w:trPr>
          <w:trHeight w:val="473"/>
        </w:trPr>
        <w:tc>
          <w:tcPr>
            <w:tcW w:w="820" w:type="dxa"/>
            <w:vAlign w:val="center"/>
          </w:tcPr>
          <w:p w:rsidR="000D0A43" w:rsidRPr="007767C4" w:rsidRDefault="000D0A43" w:rsidP="00362918">
            <w:pPr>
              <w:jc w:val="center"/>
              <w:rPr>
                <w:rFonts w:ascii="Times New Roman" w:hAnsi="Times New Roman" w:cs="Times New Roman"/>
                <w:b/>
                <w:bCs/>
                <w:color w:val="000000"/>
                <w:sz w:val="26"/>
                <w:szCs w:val="26"/>
                <w:lang w:val="pt-BR"/>
              </w:rPr>
            </w:pPr>
          </w:p>
        </w:tc>
        <w:tc>
          <w:tcPr>
            <w:tcW w:w="3967" w:type="dxa"/>
            <w:vAlign w:val="center"/>
          </w:tcPr>
          <w:p w:rsidR="000D0A43" w:rsidRPr="007767C4" w:rsidRDefault="000D0A43" w:rsidP="00362918">
            <w:pPr>
              <w:jc w:val="cente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Cộng</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60</w:t>
            </w:r>
          </w:p>
        </w:tc>
        <w:tc>
          <w:tcPr>
            <w:tcW w:w="979" w:type="dxa"/>
            <w:vAlign w:val="center"/>
          </w:tcPr>
          <w:p w:rsidR="000D0A43" w:rsidRPr="007767C4" w:rsidRDefault="000D0A43" w:rsidP="00362918">
            <w:pPr>
              <w:jc w:val="center"/>
              <w:rPr>
                <w:rFonts w:ascii="Times New Roman" w:hAnsi="Times New Roman" w:cs="Times New Roman"/>
                <w:b/>
                <w:bCs/>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lang w:val="pt-BR"/>
              </w:rPr>
              <w:t>4.</w:t>
            </w:r>
            <w:r w:rsidRPr="007767C4">
              <w:rPr>
                <w:rFonts w:ascii="Times New Roman" w:hAnsi="Times New Roman" w:cs="Times New Roman"/>
                <w:b/>
                <w:bCs/>
                <w:color w:val="000000"/>
                <w:sz w:val="26"/>
                <w:szCs w:val="26"/>
                <w:lang w:val="pt-BR"/>
              </w:rPr>
              <w:t>4</w:t>
            </w:r>
          </w:p>
        </w:tc>
        <w:tc>
          <w:tcPr>
            <w:tcW w:w="986"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6</w:t>
            </w:r>
          </w:p>
        </w:tc>
      </w:tr>
    </w:tbl>
    <w:p w:rsidR="000D0A43" w:rsidRPr="007767C4" w:rsidRDefault="000D0A43" w:rsidP="00A75B19">
      <w:pPr>
        <w:tabs>
          <w:tab w:val="right" w:pos="426"/>
        </w:tabs>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2. Nội dung chi tiết:</w:t>
      </w:r>
    </w:p>
    <w:p w:rsidR="000D0A43" w:rsidRPr="007767C4" w:rsidRDefault="000D0A43" w:rsidP="00A75B19">
      <w:pPr>
        <w:spacing w:before="120"/>
        <w:ind w:firstLine="284"/>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Phần 1: Khảo sát</w:t>
      </w:r>
    </w:p>
    <w:p w:rsidR="000D0A43" w:rsidRPr="007767C4" w:rsidRDefault="000D0A43" w:rsidP="00A75B19">
      <w:pPr>
        <w:tabs>
          <w:tab w:val="right" w:pos="9540"/>
        </w:tabs>
        <w:jc w:val="both"/>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rPr>
        <w:t xml:space="preserve">Bài 1: </w:t>
      </w:r>
      <w:r w:rsidRPr="007767C4">
        <w:rPr>
          <w:rFonts w:ascii="Times New Roman" w:hAnsi="Times New Roman" w:cs="Times New Roman"/>
          <w:b/>
          <w:bCs/>
          <w:color w:val="000000"/>
          <w:sz w:val="26"/>
          <w:szCs w:val="26"/>
        </w:rPr>
        <w:t xml:space="preserve">Nguyên lý làm việc, cấu tạo máy điều hoà </w:t>
      </w:r>
      <w:r w:rsidRPr="007767C4">
        <w:rPr>
          <w:rFonts w:ascii="Times New Roman" w:hAnsi="Times New Roman" w:cs="Times New Roman"/>
          <w:b/>
          <w:bCs/>
          <w:color w:val="000000"/>
          <w:sz w:val="26"/>
          <w:szCs w:val="26"/>
          <w:lang w:val="pt-BR"/>
        </w:rPr>
        <w:t>một phần tử</w:t>
      </w:r>
    </w:p>
    <w:p w:rsidR="000D0A43" w:rsidRPr="007767C4" w:rsidRDefault="000D0A43" w:rsidP="00A75B19">
      <w:pPr>
        <w:tabs>
          <w:tab w:val="right" w:pos="9540"/>
        </w:tabs>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rPr>
        <w:tab/>
        <w:t xml:space="preserve"> </w:t>
      </w:r>
      <w:r w:rsidRPr="007767C4">
        <w:rPr>
          <w:rFonts w:ascii="Times New Roman" w:hAnsi="Times New Roman" w:cs="Times New Roman"/>
          <w:i/>
          <w:iCs/>
          <w:color w:val="000000"/>
          <w:sz w:val="26"/>
          <w:szCs w:val="26"/>
          <w:lang w:val="es-ES"/>
        </w:rPr>
        <w:t>Thời gian: 3 giờ</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Đặc điểm máy điều hoà một phần tử.</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Cấu tạo các thiết bị máy điều hoà </w:t>
      </w:r>
      <w:r w:rsidRPr="007767C4">
        <w:rPr>
          <w:rFonts w:ascii="Times New Roman" w:hAnsi="Times New Roman" w:cs="Times New Roman"/>
          <w:color w:val="000000"/>
          <w:sz w:val="26"/>
          <w:szCs w:val="26"/>
          <w:lang w:val="pt-BR"/>
        </w:rPr>
        <w:t>một phần tử</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Nguyên lý làm việc của các thiết bị</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 Đặc điểm, nguyên lý làm việc máy điều hoà một phần tử</w:t>
      </w:r>
      <w:r w:rsidRPr="007767C4">
        <w:rPr>
          <w:rFonts w:ascii="Times New Roman" w:hAnsi="Times New Roman" w:cs="Times New Roman"/>
          <w:color w:val="000000"/>
          <w:sz w:val="26"/>
          <w:szCs w:val="26"/>
          <w:lang w:val="pt-BR"/>
        </w:rPr>
        <w:t>:</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1.1. Đặc điểm máy điều hoà cửa sổ</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 xml:space="preserve">1.2. Nguyên lý làm việc máy điều hoà </w:t>
      </w:r>
      <w:r w:rsidRPr="007767C4">
        <w:rPr>
          <w:rFonts w:ascii="Times New Roman" w:hAnsi="Times New Roman" w:cs="Times New Roman"/>
          <w:color w:val="000000"/>
          <w:sz w:val="26"/>
          <w:szCs w:val="26"/>
          <w:lang w:val="pt-BR"/>
        </w:rPr>
        <w:t xml:space="preserve">một phần tử </w:t>
      </w:r>
      <w:r w:rsidRPr="007767C4">
        <w:rPr>
          <w:rFonts w:ascii="Times New Roman" w:hAnsi="Times New Roman" w:cs="Times New Roman"/>
          <w:color w:val="000000"/>
          <w:sz w:val="26"/>
          <w:szCs w:val="26"/>
          <w:lang w:val="es-ES"/>
        </w:rPr>
        <w:t>một chiều</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1.3. Nguyên lý làm việc của máy </w:t>
      </w:r>
      <w:r w:rsidRPr="007767C4">
        <w:rPr>
          <w:rFonts w:ascii="Times New Roman" w:hAnsi="Times New Roman" w:cs="Times New Roman"/>
          <w:color w:val="000000"/>
          <w:sz w:val="26"/>
          <w:szCs w:val="26"/>
          <w:lang w:val="fr-FR"/>
        </w:rPr>
        <w:t>hút ẩm</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2. Cấu tạo máy điều hoà một phần tử</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2.1. Cấu tạo, hoạt động của máy nén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2.2. Cấu tạo, hoạt động dàn ngưng tụ</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2.3. Xác định tình trạng làm việc của dàn ngưng tụ</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2.4. Cấu tạo, hoạt động dàn bay hơi</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7767C4">
        <w:rPr>
          <w:rFonts w:ascii="Times New Roman" w:hAnsi="Times New Roman" w:cs="Times New Roman"/>
          <w:color w:val="000000"/>
          <w:sz w:val="26"/>
          <w:szCs w:val="26"/>
          <w:lang w:val="es-ES"/>
        </w:rPr>
        <w:t>. Cấu tạo, hoạt động cáp tiết lưu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2.6. Cấu tạo, hoạt động các thiết bị phụ</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
        </w:rPr>
        <w:t xml:space="preserve">3. Mạch điện máy điều hoà </w:t>
      </w:r>
      <w:r w:rsidRPr="007767C4">
        <w:rPr>
          <w:rFonts w:ascii="Times New Roman" w:hAnsi="Times New Roman" w:cs="Times New Roman"/>
          <w:color w:val="000000"/>
          <w:sz w:val="26"/>
          <w:szCs w:val="26"/>
          <w:lang w:val="pt-BR"/>
        </w:rPr>
        <w:t>một phần tử</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3.1. Sơ đồ nguyên lý của mạch điện</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3.2. Hoạt động các thiết bị</w:t>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tabs>
          <w:tab w:val="right" w:pos="9540"/>
        </w:tabs>
        <w:jc w:val="both"/>
        <w:rPr>
          <w:rFonts w:ascii="Times New Roman" w:hAnsi="Times New Roman" w:cs="Times New Roman"/>
          <w:b/>
          <w:bCs/>
          <w:color w:val="000000"/>
          <w:sz w:val="26"/>
          <w:szCs w:val="26"/>
          <w:lang w:val="es-ES"/>
        </w:rPr>
      </w:pPr>
      <w:r w:rsidRPr="007767C4">
        <w:rPr>
          <w:rFonts w:ascii="Times New Roman" w:hAnsi="Times New Roman" w:cs="Times New Roman"/>
          <w:color w:val="000000"/>
          <w:sz w:val="26"/>
          <w:szCs w:val="26"/>
        </w:rPr>
        <w:t xml:space="preserve">Bài 2: </w:t>
      </w:r>
      <w:r w:rsidRPr="007767C4">
        <w:rPr>
          <w:rFonts w:ascii="Times New Roman" w:hAnsi="Times New Roman" w:cs="Times New Roman"/>
          <w:b/>
          <w:bCs/>
          <w:color w:val="000000"/>
          <w:sz w:val="26"/>
          <w:szCs w:val="26"/>
        </w:rPr>
        <w:t>Nguyên lý làm việc, cấu tạo máy điều hoà hai phần tử</w:t>
      </w:r>
      <w:r w:rsidRPr="007767C4">
        <w:rPr>
          <w:rFonts w:ascii="Times New Roman" w:hAnsi="Times New Roman" w:cs="Times New Roman"/>
          <w:b/>
          <w:bCs/>
          <w:color w:val="000000"/>
          <w:sz w:val="26"/>
          <w:szCs w:val="26"/>
        </w:rPr>
        <w:tab/>
        <w:t xml:space="preserve"> </w:t>
      </w:r>
      <w:r w:rsidRPr="007767C4">
        <w:rPr>
          <w:rFonts w:ascii="Times New Roman" w:hAnsi="Times New Roman" w:cs="Times New Roman"/>
          <w:i/>
          <w:iCs/>
          <w:color w:val="000000"/>
          <w:sz w:val="26"/>
          <w:szCs w:val="26"/>
          <w:lang w:val="es-ES"/>
        </w:rPr>
        <w:t>Thời gian: 3 giờ</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Đặc điểm máy điều hòa hai phần tử </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Sơ đồ nguyên lý máy điều hòa hai</w:t>
      </w:r>
      <w:r w:rsidRPr="007767C4">
        <w:rPr>
          <w:rFonts w:ascii="Times New Roman" w:hAnsi="Times New Roman" w:cs="Times New Roman"/>
          <w:color w:val="000000"/>
          <w:sz w:val="26"/>
          <w:szCs w:val="26"/>
          <w:lang w:val="pt-BR"/>
        </w:rPr>
        <w:t xml:space="preserve"> phần tử</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Cấu tạo các thiết bị máy điều hòa hai</w:t>
      </w:r>
      <w:r w:rsidRPr="007767C4">
        <w:rPr>
          <w:rFonts w:ascii="Times New Roman" w:hAnsi="Times New Roman" w:cs="Times New Roman"/>
          <w:color w:val="000000"/>
          <w:sz w:val="26"/>
          <w:szCs w:val="26"/>
          <w:lang w:val="pt-BR"/>
        </w:rPr>
        <w:t xml:space="preserve"> phần tử</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Nguyên lý làm việc của các thiết bị</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Trình bày nguyên lý làm việc máy điều hòa hai</w:t>
      </w:r>
      <w:r w:rsidRPr="007767C4">
        <w:rPr>
          <w:rFonts w:ascii="Times New Roman" w:hAnsi="Times New Roman" w:cs="Times New Roman"/>
          <w:color w:val="000000"/>
          <w:sz w:val="26"/>
          <w:szCs w:val="26"/>
          <w:lang w:val="pt-BR"/>
        </w:rPr>
        <w:t xml:space="preserve"> phần tử</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 Đặc điểm, nguyên lý làm việc máy điều hòa hai phần tử:</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2. Cấu tạo máy điều hòa hai phần tử:</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2.1. Cấu tạo, hoạt động của máy nén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2.2. Cấu tạo, hoạt động dàn ngưng tụ</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2.3. Cấu tạo, hoạt động dàn bay hơi</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2.4. Cấu tạo, hoạt động cáp tiết lưu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7767C4">
        <w:rPr>
          <w:rFonts w:ascii="Times New Roman" w:hAnsi="Times New Roman" w:cs="Times New Roman"/>
          <w:color w:val="000000"/>
          <w:sz w:val="26"/>
          <w:szCs w:val="26"/>
          <w:lang w:val="es-ES"/>
        </w:rPr>
        <w:t>. Cấu tạo, hoạt động các thiết bị phụ</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
        </w:rPr>
        <w:t>3. Mạch điện máy điều hòa hai</w:t>
      </w:r>
      <w:r w:rsidRPr="007767C4">
        <w:rPr>
          <w:rFonts w:ascii="Times New Roman" w:hAnsi="Times New Roman" w:cs="Times New Roman"/>
          <w:color w:val="000000"/>
          <w:sz w:val="26"/>
          <w:szCs w:val="26"/>
          <w:lang w:val="pt-BR"/>
        </w:rPr>
        <w:t xml:space="preserve"> phần tử</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3.1. Sơ đồ nguyên lý của mạch điện:</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3.2.Giới thiệu sơ đồ nguyên lý</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3.3. Thuyết minh sơ đồ nguyên lý</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3.4. Cấu tạo, hoạt động các thiết bị:</w:t>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b/>
          <w:bCs/>
          <w:color w:val="000000"/>
          <w:sz w:val="26"/>
          <w:szCs w:val="26"/>
          <w:lang w:val="es-ES"/>
        </w:rPr>
      </w:pPr>
    </w:p>
    <w:p w:rsidR="000D0A43" w:rsidRPr="007767C4" w:rsidRDefault="000D0A43" w:rsidP="00A75B19">
      <w:pPr>
        <w:tabs>
          <w:tab w:val="right" w:pos="9540"/>
        </w:tabs>
        <w:jc w:val="both"/>
        <w:rPr>
          <w:rFonts w:ascii="Times New Roman" w:hAnsi="Times New Roman" w:cs="Times New Roman"/>
          <w:b/>
          <w:bCs/>
          <w:color w:val="000000"/>
          <w:sz w:val="26"/>
          <w:szCs w:val="26"/>
          <w:lang w:val="es-ES"/>
        </w:rPr>
      </w:pPr>
      <w:r w:rsidRPr="007767C4">
        <w:rPr>
          <w:rFonts w:ascii="Times New Roman" w:hAnsi="Times New Roman" w:cs="Times New Roman"/>
          <w:color w:val="000000"/>
          <w:sz w:val="26"/>
          <w:szCs w:val="26"/>
        </w:rPr>
        <w:t xml:space="preserve">Bài 3: </w:t>
      </w:r>
      <w:r w:rsidRPr="007767C4">
        <w:rPr>
          <w:rFonts w:ascii="Times New Roman" w:hAnsi="Times New Roman" w:cs="Times New Roman"/>
          <w:b/>
          <w:bCs/>
          <w:color w:val="000000"/>
          <w:sz w:val="26"/>
          <w:szCs w:val="26"/>
        </w:rPr>
        <w:t>Nguyên lý làm việc, cấu tạo máy điều hoà Multy</w:t>
      </w:r>
      <w:r w:rsidRPr="007767C4">
        <w:rPr>
          <w:rFonts w:ascii="Times New Roman" w:hAnsi="Times New Roman" w:cs="Times New Roman"/>
          <w:b/>
          <w:bCs/>
          <w:color w:val="000000"/>
          <w:sz w:val="26"/>
          <w:szCs w:val="26"/>
        </w:rPr>
        <w:tab/>
        <w:t xml:space="preserve"> </w:t>
      </w:r>
      <w:r w:rsidRPr="007767C4">
        <w:rPr>
          <w:rFonts w:ascii="Times New Roman" w:hAnsi="Times New Roman" w:cs="Times New Roman"/>
          <w:i/>
          <w:iCs/>
          <w:color w:val="000000"/>
          <w:sz w:val="26"/>
          <w:szCs w:val="26"/>
          <w:lang w:val="es-ES"/>
        </w:rPr>
        <w:t>Thời gian: 3 giờ</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Đặc điểm máy điều hòa Multy </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Sơ đồ nguyên lý máy điều hòa Multy</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Cấu tạo các thiết bị máy điều hòa Multy</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Nguyên lý làm việc của các thiết bị</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Trình bày nguyên lý làm việc máy điều hòa Multy</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 Đặc điểm, nguyên lý làm việc máy điều hòa Multy:</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1.1. Đặc điểm máy điều hoà Multy</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1.2. Nguyên lý làm việc máy điều hòa Multy một chiều, hai chiều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1.3. Phân loại của máy điều hòa Multy</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2. Cấu tạo Outdoor máy điều hòa Multy:</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2.1. Cấu tạo, hoạt động của máy nén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2.2. Cấu tạo, hoạt động dàn ngưng tụ</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2.3. Xác định tình trạng làm việc của dàn ngưng tụ</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2.4. Cấu tạo, hoạt động dàn bay hơi</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7767C4">
        <w:rPr>
          <w:rFonts w:ascii="Times New Roman" w:hAnsi="Times New Roman" w:cs="Times New Roman"/>
          <w:color w:val="000000"/>
          <w:sz w:val="26"/>
          <w:szCs w:val="26"/>
          <w:lang w:val="es-ES"/>
        </w:rPr>
        <w:t>. Cấu tạo, hoạt động cáp tiết lưu</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2. Cấu tạo Outdoor máy điều hòa Multy:</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2.1. Cấu tạo Indoor kiều treo tường</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2.2. Cấu tạo Indoor kiều áp trần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2.3. Cấu tạo Indoor kiều đặt sàn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2.4. Cấu tạo Indoor kiều âm trần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7767C4">
        <w:rPr>
          <w:rFonts w:ascii="Times New Roman" w:hAnsi="Times New Roman" w:cs="Times New Roman"/>
          <w:color w:val="000000"/>
          <w:sz w:val="26"/>
          <w:szCs w:val="26"/>
          <w:lang w:val="es-ES"/>
        </w:rPr>
        <w:t>. Cấu tạo Indoor kiều dấu trần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2.6. Cấu tạo Indoor kiều tủ</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
        </w:rPr>
        <w:t>3. Mạch điện máy điều hòa Multy</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3.1. Sơ đồ nguyên lý của mạch điện:</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3.2.Giới thiệu sơ đồ nguyên lý</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3.3. Thuyết minh sơ đồ nguyên lý</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3.4. Cấu tạo, hoạt động các thiết bị:</w:t>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p>
    <w:p w:rsidR="000D0A43" w:rsidRPr="007767C4" w:rsidRDefault="000D0A43" w:rsidP="00A75B19">
      <w:pPr>
        <w:tabs>
          <w:tab w:val="right" w:pos="9000"/>
        </w:tabs>
        <w:jc w:val="both"/>
        <w:rPr>
          <w:rFonts w:ascii="Times New Roman" w:hAnsi="Times New Roman" w:cs="Times New Roman"/>
          <w:b/>
          <w:bCs/>
          <w:color w:val="000000"/>
          <w:sz w:val="26"/>
          <w:szCs w:val="26"/>
          <w:lang w:val="es-ES"/>
        </w:rPr>
      </w:pPr>
      <w:r w:rsidRPr="007767C4">
        <w:rPr>
          <w:rFonts w:ascii="Times New Roman" w:hAnsi="Times New Roman" w:cs="Times New Roman"/>
          <w:color w:val="000000"/>
          <w:sz w:val="26"/>
          <w:szCs w:val="26"/>
        </w:rPr>
        <w:t xml:space="preserve">Bài 4: </w:t>
      </w:r>
      <w:r w:rsidRPr="007767C4">
        <w:rPr>
          <w:rFonts w:ascii="Times New Roman" w:hAnsi="Times New Roman" w:cs="Times New Roman"/>
          <w:b/>
          <w:bCs/>
          <w:color w:val="000000"/>
          <w:sz w:val="26"/>
          <w:szCs w:val="26"/>
        </w:rPr>
        <w:t>Nguyên lý làm việc, cấu tạo máy điều dân dụng  dụng Inverter</w:t>
      </w:r>
      <w:r w:rsidRPr="007767C4">
        <w:rPr>
          <w:rFonts w:ascii="Times New Roman" w:hAnsi="Times New Roman" w:cs="Times New Roman"/>
          <w:b/>
          <w:bCs/>
          <w:color w:val="000000"/>
          <w:sz w:val="26"/>
          <w:szCs w:val="26"/>
        </w:rPr>
        <w:tab/>
      </w:r>
      <w:r w:rsidRPr="007767C4">
        <w:rPr>
          <w:rFonts w:ascii="Times New Roman" w:hAnsi="Times New Roman" w:cs="Times New Roman"/>
          <w:b/>
          <w:bCs/>
          <w:color w:val="000000"/>
          <w:sz w:val="26"/>
          <w:szCs w:val="26"/>
        </w:rPr>
        <w:tab/>
        <w:t xml:space="preserve"> </w:t>
      </w:r>
      <w:r w:rsidRPr="007767C4">
        <w:rPr>
          <w:rFonts w:ascii="Times New Roman" w:hAnsi="Times New Roman" w:cs="Times New Roman"/>
          <w:i/>
          <w:iCs/>
          <w:color w:val="000000"/>
          <w:sz w:val="26"/>
          <w:szCs w:val="26"/>
          <w:lang w:val="es-ES"/>
        </w:rPr>
        <w:t>Thời gian: 4 giờ</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Đặc điểm máy điều hòa dân  dụng Inverter </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Sơ đồ nguyên lý máy điều hòa dân  dụng Inverter</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Cấu tạo các thiết bị máy điều hòa dân  dụng Inverter</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Nguyên lý làm việc của các thiết bị</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Trình bày nguyên lý làm việc máy điều hòa dân  dụng Inverter</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 Đặc điểm, nguyên lý làm việc máy điều hòa dân  dụng Inverter:</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1.1. Đặc điểm máy điều hoà cửa sổ</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1.2. Nguyên lý làm việc máy điều hòa dân  dụng Inverter một chiều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1.3. Nguyên lý làm việc của máy điều hòa dân  dụng Inverter</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es-ES"/>
        </w:rPr>
        <w:t>hai chiều</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2. Cấu tạo máy điều hòa dân  dụng Inverter:</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2.1. Cấu tạo, hoạt động của máy nén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2.3. Cấu tạo, hoạt động dàn ngưng tụ</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2.4. Xác định tình trạng làm việc của dàn ngưng tụ</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7767C4">
        <w:rPr>
          <w:rFonts w:ascii="Times New Roman" w:hAnsi="Times New Roman" w:cs="Times New Roman"/>
          <w:color w:val="000000"/>
          <w:sz w:val="26"/>
          <w:szCs w:val="26"/>
          <w:lang w:val="es-ES"/>
        </w:rPr>
        <w:t>. Cấu tạo, hoạt động dàn bay hơi</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2.6. Cấu tạo, hoạt động cáp tiết lưu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2.7. Cấu tạo, hoạt động các thiết bị phụ</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es-ES"/>
        </w:rPr>
        <w:t>3. Mạch điện máy điều hòa dân  dụng Inverter</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3.1. Sơ đồ nguyên lý của mạch điện:</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3.2.Giới thiệu sơ đồ nguyên lý</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3.3. Thuyết minh sơ đồ nguyên lý</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3.4. Cấu tạo, hoạt động các thiết bị:</w:t>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i/>
          <w:iCs/>
          <w:color w:val="000000"/>
          <w:sz w:val="26"/>
          <w:szCs w:val="26"/>
        </w:rPr>
        <w:t>Kiểm tra</w:t>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lang w:val="pt-BR"/>
        </w:rPr>
        <w:t>Thời gian: 2</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i/>
          <w:iCs/>
          <w:color w:val="000000"/>
          <w:sz w:val="26"/>
          <w:szCs w:val="26"/>
          <w:lang w:val="pt-BR"/>
        </w:rPr>
        <w:t>giờ</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Phần 2: Lắp ðặt, sửa chữa</w:t>
      </w:r>
    </w:p>
    <w:p w:rsidR="000D0A43" w:rsidRPr="007767C4" w:rsidRDefault="000D0A43" w:rsidP="00A75B19">
      <w:pPr>
        <w:jc w:val="both"/>
        <w:rPr>
          <w:rFonts w:ascii="Times New Roman" w:hAnsi="Times New Roman" w:cs="Times New Roman"/>
          <w:b/>
          <w:bCs/>
          <w:i/>
          <w:iCs/>
          <w:color w:val="000000"/>
          <w:sz w:val="26"/>
          <w:szCs w:val="26"/>
        </w:rPr>
      </w:pPr>
      <w:r w:rsidRPr="007767C4">
        <w:rPr>
          <w:rFonts w:ascii="Times New Roman" w:hAnsi="Times New Roman" w:cs="Times New Roman"/>
          <w:color w:val="000000"/>
          <w:sz w:val="26"/>
          <w:szCs w:val="26"/>
        </w:rPr>
        <w:t xml:space="preserve">Bài </w:t>
      </w: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w:t>
      </w:r>
      <w:r w:rsidRPr="007767C4">
        <w:rPr>
          <w:rFonts w:ascii="Times New Roman" w:hAnsi="Times New Roman" w:cs="Times New Roman"/>
          <w:b/>
          <w:bCs/>
          <w:color w:val="000000"/>
          <w:sz w:val="26"/>
          <w:szCs w:val="26"/>
        </w:rPr>
        <w:t xml:space="preserve"> </w:t>
      </w:r>
      <w:r w:rsidRPr="007767C4">
        <w:rPr>
          <w:rFonts w:ascii="Times New Roman" w:hAnsi="Times New Roman" w:cs="Times New Roman"/>
          <w:b/>
          <w:bCs/>
          <w:sz w:val="26"/>
          <w:szCs w:val="26"/>
          <w:lang w:val="sv-SE"/>
        </w:rPr>
        <w:t>Sửa chữa</w:t>
      </w:r>
      <w:r w:rsidRPr="007767C4">
        <w:rPr>
          <w:rFonts w:ascii="Times New Roman" w:hAnsi="Times New Roman" w:cs="Times New Roman"/>
          <w:b/>
          <w:bCs/>
          <w:color w:val="000000"/>
          <w:sz w:val="26"/>
          <w:szCs w:val="26"/>
        </w:rPr>
        <w:t xml:space="preserve"> máy điều hoà</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b/>
          <w:bCs/>
          <w:color w:val="000000"/>
          <w:sz w:val="26"/>
          <w:szCs w:val="26"/>
          <w:lang w:val="pt-BR"/>
        </w:rPr>
        <w:t>một phần tử</w:t>
      </w:r>
      <w:r w:rsidRPr="007767C4">
        <w:rPr>
          <w:rFonts w:ascii="Times New Roman" w:hAnsi="Times New Roman" w:cs="Times New Roman"/>
          <w:b/>
          <w:bCs/>
          <w:color w:val="000000"/>
          <w:sz w:val="26"/>
          <w:szCs w:val="26"/>
          <w:lang w:val="pt-BR"/>
        </w:rPr>
        <w:tab/>
      </w:r>
      <w:r w:rsidRPr="007767C4">
        <w:rPr>
          <w:rFonts w:ascii="Times New Roman" w:hAnsi="Times New Roman" w:cs="Times New Roman"/>
          <w:b/>
          <w:bCs/>
          <w:color w:val="000000"/>
          <w:sz w:val="26"/>
          <w:szCs w:val="26"/>
          <w:lang w:val="pt-BR"/>
        </w:rPr>
        <w:tab/>
        <w:t xml:space="preserve">   </w:t>
      </w:r>
      <w:r w:rsidRPr="007767C4">
        <w:rPr>
          <w:rFonts w:ascii="Times New Roman" w:hAnsi="Times New Roman" w:cs="Times New Roman"/>
          <w:b/>
          <w:bCs/>
          <w:color w:val="000000"/>
          <w:sz w:val="26"/>
          <w:szCs w:val="26"/>
          <w:lang w:val="pt-BR"/>
        </w:rPr>
        <w:tab/>
      </w:r>
      <w:r w:rsidRPr="007767C4">
        <w:rPr>
          <w:rFonts w:ascii="Times New Roman" w:hAnsi="Times New Roman" w:cs="Times New Roman"/>
          <w:i/>
          <w:iCs/>
          <w:color w:val="000000"/>
          <w:sz w:val="26"/>
          <w:szCs w:val="26"/>
          <w:lang w:val="es-ES"/>
        </w:rPr>
        <w:t>Thời gian: 10 giờ</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i/>
          <w:iCs/>
          <w:color w:val="000000"/>
          <w:sz w:val="26"/>
          <w:szCs w:val="26"/>
        </w:rPr>
        <w:t>Mục tiêu:</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b/>
          <w:bCs/>
          <w:color w:val="000000"/>
          <w:sz w:val="26"/>
          <w:szCs w:val="26"/>
        </w:rPr>
        <w:t>-</w:t>
      </w:r>
      <w:r w:rsidRPr="007767C4">
        <w:rPr>
          <w:rFonts w:ascii="Times New Roman" w:hAnsi="Times New Roman" w:cs="Times New Roman"/>
          <w:color w:val="000000"/>
          <w:sz w:val="26"/>
          <w:szCs w:val="26"/>
        </w:rPr>
        <w:t xml:space="preserve"> Xác định được quy trình sửa chữa máy</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b/>
          <w:bCs/>
          <w:color w:val="000000"/>
          <w:sz w:val="26"/>
          <w:szCs w:val="26"/>
        </w:rPr>
        <w:t>-</w:t>
      </w:r>
      <w:r w:rsidRPr="007767C4">
        <w:rPr>
          <w:rFonts w:ascii="Times New Roman" w:hAnsi="Times New Roman" w:cs="Times New Roman"/>
          <w:color w:val="000000"/>
          <w:sz w:val="26"/>
          <w:szCs w:val="26"/>
        </w:rPr>
        <w:t xml:space="preserve"> Sử dụng dụng cụ, thiết bị đúng kỹ thuật, an toàn </w:t>
      </w:r>
    </w:p>
    <w:p w:rsidR="000D0A43" w:rsidRPr="007767C4" w:rsidRDefault="000D0A43" w:rsidP="00A75B19">
      <w:pPr>
        <w:jc w:val="both"/>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w:t>
      </w:r>
      <w:r w:rsidRPr="007767C4">
        <w:rPr>
          <w:rFonts w:ascii="Times New Roman" w:hAnsi="Times New Roman" w:cs="Times New Roman"/>
          <w:color w:val="000000"/>
          <w:sz w:val="26"/>
          <w:szCs w:val="26"/>
        </w:rPr>
        <w:t xml:space="preserve"> Cẩn thận, chính xác, nghiêm chỉnh thực hiện theo quy trình</w:t>
      </w:r>
    </w:p>
    <w:p w:rsidR="000D0A43" w:rsidRPr="007767C4" w:rsidRDefault="000D0A43" w:rsidP="00A75B19">
      <w:pPr>
        <w:jc w:val="both"/>
        <w:rPr>
          <w:rFonts w:ascii="Times New Roman" w:hAnsi="Times New Roman" w:cs="Times New Roman"/>
          <w:color w:val="000000"/>
          <w:sz w:val="26"/>
          <w:szCs w:val="26"/>
          <w:lang w:val="fr-FR"/>
        </w:rPr>
      </w:pPr>
      <w:r w:rsidRPr="007767C4">
        <w:rPr>
          <w:rFonts w:ascii="Times New Roman" w:hAnsi="Times New Roman" w:cs="Times New Roman"/>
          <w:b/>
          <w:bCs/>
          <w:color w:val="000000"/>
          <w:sz w:val="26"/>
          <w:szCs w:val="26"/>
          <w:lang w:val="fr-FR"/>
        </w:rPr>
        <w:t>-</w:t>
      </w:r>
      <w:r w:rsidRPr="007767C4">
        <w:rPr>
          <w:rFonts w:ascii="Times New Roman" w:hAnsi="Times New Roman" w:cs="Times New Roman"/>
          <w:color w:val="000000"/>
          <w:sz w:val="26"/>
          <w:szCs w:val="26"/>
          <w:lang w:val="fr-FR"/>
        </w:rPr>
        <w:t xml:space="preserve"> Đảm bảo an toàn.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 Đọc bản vẽ bố trí máy và hệ thống điện</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2. Chuẩn bị trang thiết bị, dụng cụ, vật tư phục vụ sửa chữa </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3. Lắp đặt đường điện nguồn cho máy</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4. Chạy thử máy:</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b/>
          <w:bCs/>
          <w:i/>
          <w:iCs/>
          <w:color w:val="000000"/>
          <w:sz w:val="26"/>
          <w:szCs w:val="26"/>
          <w:lang w:val="es-ES"/>
        </w:rPr>
      </w:pPr>
      <w:r w:rsidRPr="007767C4">
        <w:rPr>
          <w:rFonts w:ascii="Times New Roman" w:hAnsi="Times New Roman" w:cs="Times New Roman"/>
          <w:color w:val="000000"/>
          <w:sz w:val="26"/>
          <w:szCs w:val="26"/>
          <w:lang w:val="es-ES"/>
        </w:rPr>
        <w:t>Bài 6</w:t>
      </w:r>
      <w:r w:rsidRPr="007767C4">
        <w:rPr>
          <w:rFonts w:ascii="Times New Roman" w:hAnsi="Times New Roman" w:cs="Times New Roman"/>
          <w:b/>
          <w:bCs/>
          <w:color w:val="000000"/>
          <w:sz w:val="26"/>
          <w:szCs w:val="26"/>
          <w:lang w:val="es-ES"/>
        </w:rPr>
        <w:t>: Lắp đặt máy điều hoà hai phần tử</w:t>
      </w:r>
      <w:r w:rsidRPr="007767C4">
        <w:rPr>
          <w:rFonts w:ascii="Times New Roman" w:hAnsi="Times New Roman" w:cs="Times New Roman"/>
          <w:b/>
          <w:bCs/>
          <w:color w:val="000000"/>
          <w:sz w:val="26"/>
          <w:szCs w:val="26"/>
          <w:lang w:val="es-ES"/>
        </w:rPr>
        <w:tab/>
      </w:r>
      <w:r w:rsidRPr="007767C4">
        <w:rPr>
          <w:rFonts w:ascii="Times New Roman" w:hAnsi="Times New Roman" w:cs="Times New Roman"/>
          <w:b/>
          <w:bCs/>
          <w:color w:val="000000"/>
          <w:sz w:val="26"/>
          <w:szCs w:val="26"/>
          <w:lang w:val="es-ES"/>
        </w:rPr>
        <w:tab/>
      </w:r>
      <w:r w:rsidRPr="007767C4">
        <w:rPr>
          <w:rFonts w:ascii="Times New Roman" w:hAnsi="Times New Roman" w:cs="Times New Roman"/>
          <w:b/>
          <w:bCs/>
          <w:color w:val="000000"/>
          <w:sz w:val="26"/>
          <w:szCs w:val="26"/>
          <w:lang w:val="es-ES"/>
        </w:rPr>
        <w:tab/>
      </w:r>
      <w:r w:rsidRPr="007767C4">
        <w:rPr>
          <w:rFonts w:ascii="Times New Roman" w:hAnsi="Times New Roman" w:cs="Times New Roman"/>
          <w:b/>
          <w:bCs/>
          <w:color w:val="000000"/>
          <w:sz w:val="26"/>
          <w:szCs w:val="26"/>
          <w:lang w:val="es-ES"/>
        </w:rPr>
        <w:tab/>
      </w:r>
      <w:r w:rsidRPr="007767C4">
        <w:rPr>
          <w:rFonts w:ascii="Times New Roman" w:hAnsi="Times New Roman" w:cs="Times New Roman"/>
          <w:i/>
          <w:iCs/>
          <w:color w:val="000000"/>
          <w:sz w:val="26"/>
          <w:szCs w:val="26"/>
          <w:lang w:val="es-ES"/>
        </w:rPr>
        <w:t>Thời gian: 10 giờ</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Xác định được quy trình lắp đặt máy</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Lắp đặt theo bản vẽ thi công</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Lắp được máy đúng quy trình, đảm bảo yêu cầu kỹ thuật, thời gian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Sử dụng dụng cụ, thiết bị đúng kỹ thuật, an toàn </w:t>
      </w:r>
    </w:p>
    <w:p w:rsidR="000D0A43" w:rsidRPr="007767C4" w:rsidRDefault="000D0A43" w:rsidP="00A75B1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Cẩn thận, chính xác, nghiêm chỉnh thực hiện theo quy trình</w:t>
      </w:r>
    </w:p>
    <w:p w:rsidR="000D0A43" w:rsidRPr="007767C4" w:rsidRDefault="000D0A43" w:rsidP="00A75B1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fr-FR"/>
        </w:rPr>
        <w:t>-</w:t>
      </w:r>
      <w:r w:rsidRPr="007767C4">
        <w:rPr>
          <w:rFonts w:ascii="Times New Roman" w:hAnsi="Times New Roman" w:cs="Times New Roman"/>
          <w:color w:val="000000"/>
          <w:sz w:val="26"/>
          <w:szCs w:val="26"/>
          <w:lang w:val="fr-FR"/>
        </w:rPr>
        <w:t xml:space="preserve"> Đảm bảo an toàn. </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1. Đọc bản vẽ thi công:</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1.1. Đọc bản vẽ bố trí máy và hệ thống điện</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1.2. Đọc bản vẽ lắp đặt của nhà sản xuất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2. Chuẩn bị trang thiết bị phục vụ lắp đặt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 Lắp đặt dàn ngoài nhà:</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3.1. Lấy dấu, lắp đặt giá đỡ</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3.2. Lắp đặt dàn ngoài nhà vào giá đỡ</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color w:val="000000"/>
          <w:sz w:val="26"/>
          <w:szCs w:val="26"/>
        </w:rPr>
        <w:t>4. Lắp đặt dàn trong nhà:</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t xml:space="preserve">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4.1. Lấy dấu khoan, đục lỗ</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4.2. Lắp đặt dàn trong nhà vào vị trí</w:t>
      </w:r>
    </w:p>
    <w:p w:rsidR="000D0A43" w:rsidRPr="007767C4" w:rsidRDefault="000D0A43" w:rsidP="00A75B19">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 Lắp đặt đường ống dẫn gas - điện và đường nước ngưng:</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.1. Chuẩn bị đường ống</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 xml:space="preserve">.2. Nối ống dẫn vào hai dàn </w:t>
      </w:r>
    </w:p>
    <w:p w:rsidR="000D0A43" w:rsidRPr="007767C4" w:rsidRDefault="000D0A43" w:rsidP="00A75B19">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.3. Nối ống thoát nước ngưng từ dàn lạnh ra</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.4. Đấu điện cho máy</w:t>
      </w:r>
    </w:p>
    <w:p w:rsidR="000D0A43" w:rsidRPr="007767C4" w:rsidRDefault="000D0A43" w:rsidP="00A75B19">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7767C4">
        <w:rPr>
          <w:rFonts w:ascii="Times New Roman" w:hAnsi="Times New Roman" w:cs="Times New Roman"/>
          <w:color w:val="000000"/>
          <w:sz w:val="26"/>
          <w:szCs w:val="26"/>
          <w:lang w:val="es-ES"/>
        </w:rPr>
        <w:t>.</w:t>
      </w:r>
      <w:r>
        <w:rPr>
          <w:rFonts w:ascii="Times New Roman" w:hAnsi="Times New Roman" w:cs="Times New Roman"/>
          <w:color w:val="000000"/>
          <w:sz w:val="26"/>
          <w:szCs w:val="26"/>
          <w:lang w:val="es-ES"/>
        </w:rPr>
        <w:t>4.</w:t>
      </w:r>
      <w:r w:rsidRPr="007767C4">
        <w:rPr>
          <w:rFonts w:ascii="Times New Roman" w:hAnsi="Times New Roman" w:cs="Times New Roman"/>
          <w:color w:val="000000"/>
          <w:sz w:val="26"/>
          <w:szCs w:val="26"/>
          <w:lang w:val="es-ES"/>
        </w:rPr>
        <w:t>. Lắp đặt đường điện nguồn cho máy</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6. Thử kín hệ thống:</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6.1. Kiểm tra toàn hệ thống</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6.2. Thổi sạch hệ thống</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color w:val="000000"/>
          <w:sz w:val="26"/>
          <w:szCs w:val="26"/>
          <w:lang w:val="es-ES"/>
        </w:rPr>
        <w:t>6.3. Thử kín hệ thống, khắc phục chỗ rò rỉ</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color w:val="000000"/>
          <w:sz w:val="26"/>
          <w:szCs w:val="26"/>
        </w:rPr>
        <w:t>7. Hút chân không:</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7.1. Nối bơm chân không vào hệ thống</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7.2. Chạy bơm chân không</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7.3. Kiểm tra độ chân không</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color w:val="000000"/>
          <w:sz w:val="26"/>
          <w:szCs w:val="26"/>
        </w:rPr>
        <w:t>8. Chạy thử máy và nạp gas bổ xung:</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8.1. Thông gas toàn hệ thống</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8.2. Chạy thử hệ thống, kiểm tra thông số kỹ thuật, nạp gas bổ sung nếu cần</w:t>
      </w:r>
    </w:p>
    <w:p w:rsidR="000D0A43" w:rsidRPr="007767C4" w:rsidRDefault="000D0A43" w:rsidP="00A75B19">
      <w:pPr>
        <w:jc w:val="both"/>
        <w:rPr>
          <w:rFonts w:ascii="Times New Roman" w:hAnsi="Times New Roman" w:cs="Times New Roman"/>
          <w:color w:val="000000"/>
          <w:sz w:val="26"/>
          <w:szCs w:val="26"/>
        </w:rPr>
      </w:pPr>
    </w:p>
    <w:p w:rsidR="000D0A43" w:rsidRPr="007767C4" w:rsidRDefault="000D0A43" w:rsidP="00A75B19">
      <w:pPr>
        <w:jc w:val="both"/>
        <w:rPr>
          <w:rFonts w:ascii="Times New Roman" w:hAnsi="Times New Roman" w:cs="Times New Roman"/>
          <w:b/>
          <w:bCs/>
          <w:i/>
          <w:iCs/>
          <w:color w:val="000000"/>
          <w:sz w:val="26"/>
          <w:szCs w:val="26"/>
          <w:lang w:val="es-ES"/>
        </w:rPr>
      </w:pPr>
      <w:r w:rsidRPr="007767C4">
        <w:rPr>
          <w:rFonts w:ascii="Times New Roman" w:hAnsi="Times New Roman" w:cs="Times New Roman"/>
          <w:color w:val="000000"/>
          <w:sz w:val="26"/>
          <w:szCs w:val="26"/>
        </w:rPr>
        <w:t>Bài 7:</w:t>
      </w:r>
      <w:r w:rsidRPr="007767C4">
        <w:rPr>
          <w:rFonts w:ascii="Times New Roman" w:hAnsi="Times New Roman" w:cs="Times New Roman"/>
          <w:b/>
          <w:bCs/>
          <w:color w:val="000000"/>
          <w:sz w:val="26"/>
          <w:szCs w:val="26"/>
        </w:rPr>
        <w:t xml:space="preserve"> Lắp đặt máy điều hoà Multy              </w:t>
      </w:r>
      <w:r w:rsidRPr="007767C4">
        <w:rPr>
          <w:rFonts w:ascii="Times New Roman" w:hAnsi="Times New Roman" w:cs="Times New Roman"/>
          <w:b/>
          <w:bCs/>
          <w:color w:val="000000"/>
          <w:sz w:val="26"/>
          <w:szCs w:val="26"/>
        </w:rPr>
        <w:tab/>
      </w:r>
      <w:r w:rsidRPr="007767C4">
        <w:rPr>
          <w:rFonts w:ascii="Times New Roman" w:hAnsi="Times New Roman" w:cs="Times New Roman"/>
          <w:b/>
          <w:bCs/>
          <w:color w:val="000000"/>
          <w:sz w:val="26"/>
          <w:szCs w:val="26"/>
        </w:rPr>
        <w:tab/>
      </w:r>
      <w:r w:rsidRPr="007767C4">
        <w:rPr>
          <w:rFonts w:ascii="Times New Roman" w:hAnsi="Times New Roman" w:cs="Times New Roman"/>
          <w:b/>
          <w:bCs/>
          <w:color w:val="000000"/>
          <w:sz w:val="26"/>
          <w:szCs w:val="26"/>
        </w:rPr>
        <w:tab/>
      </w:r>
      <w:r w:rsidRPr="007767C4">
        <w:rPr>
          <w:rFonts w:ascii="Times New Roman" w:hAnsi="Times New Roman" w:cs="Times New Roman"/>
          <w:i/>
          <w:iCs/>
          <w:color w:val="000000"/>
          <w:sz w:val="26"/>
          <w:szCs w:val="26"/>
          <w:lang w:val="es-ES"/>
        </w:rPr>
        <w:t>Thời gian: 8giờ</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i/>
          <w:iCs/>
          <w:color w:val="000000"/>
          <w:sz w:val="26"/>
          <w:szCs w:val="26"/>
          <w:lang w:val="es-ES"/>
        </w:rPr>
        <w:t>Mục tiêu:</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Xác định được quy trình lắp đặt máy</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Lắp đặt theo bản vẽ thi công</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Lắp được máy đúng quy trình, đảm bảo yêu cầu kỹ thuật, thời gian</w:t>
      </w:r>
    </w:p>
    <w:p w:rsidR="000D0A43" w:rsidRPr="007767C4" w:rsidRDefault="000D0A43" w:rsidP="00A75B19">
      <w:pPr>
        <w:jc w:val="both"/>
        <w:rPr>
          <w:rFonts w:ascii="Times New Roman" w:hAnsi="Times New Roman" w:cs="Times New Roman"/>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Sử dụng dụng cụ, thiết bị đúng kỹ thuật, an toàn </w:t>
      </w:r>
    </w:p>
    <w:p w:rsidR="000D0A43" w:rsidRPr="007767C4" w:rsidRDefault="000D0A43" w:rsidP="00A75B1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w:t>
      </w:r>
      <w:r w:rsidRPr="007767C4">
        <w:rPr>
          <w:rFonts w:ascii="Times New Roman" w:hAnsi="Times New Roman" w:cs="Times New Roman"/>
          <w:color w:val="000000"/>
          <w:sz w:val="26"/>
          <w:szCs w:val="26"/>
          <w:lang w:val="es-ES"/>
        </w:rPr>
        <w:t xml:space="preserve"> Cẩn thận, chính xác, nghiêm chỉnh thực hiện theo quy trình</w:t>
      </w:r>
    </w:p>
    <w:p w:rsidR="000D0A43" w:rsidRPr="007767C4" w:rsidRDefault="000D0A43" w:rsidP="00A75B19">
      <w:pPr>
        <w:jc w:val="both"/>
        <w:rPr>
          <w:rFonts w:ascii="Times New Roman" w:hAnsi="Times New Roman" w:cs="Times New Roman"/>
          <w:color w:val="000000"/>
          <w:sz w:val="26"/>
          <w:szCs w:val="26"/>
          <w:lang w:val="fr-FR"/>
        </w:rPr>
      </w:pPr>
      <w:r w:rsidRPr="007767C4">
        <w:rPr>
          <w:rFonts w:ascii="Times New Roman" w:hAnsi="Times New Roman" w:cs="Times New Roman"/>
          <w:b/>
          <w:bCs/>
          <w:color w:val="000000"/>
          <w:sz w:val="26"/>
          <w:szCs w:val="26"/>
          <w:lang w:val="fr-FR"/>
        </w:rPr>
        <w:t>-</w:t>
      </w:r>
      <w:r w:rsidRPr="007767C4">
        <w:rPr>
          <w:rFonts w:ascii="Times New Roman" w:hAnsi="Times New Roman" w:cs="Times New Roman"/>
          <w:color w:val="000000"/>
          <w:sz w:val="26"/>
          <w:szCs w:val="26"/>
          <w:lang w:val="fr-FR"/>
        </w:rPr>
        <w:t xml:space="preserve"> Đảm bảo an toàn. </w:t>
      </w:r>
    </w:p>
    <w:p w:rsidR="000D0A43" w:rsidRPr="007767C4" w:rsidRDefault="000D0A43" w:rsidP="00A75B1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I. Lắp đặt Outdoor</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1. Đọc bản vẽ thi công:</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1.1. Đọc bản vẽ bố trí máy và hệ thống điện</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1.2. Đọc bản vẽ lắp đặt của nhà sản xuất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2. Chuẩn bị trang thiết bị phục vụ lắp đặt:</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color w:val="000000"/>
          <w:sz w:val="26"/>
          <w:szCs w:val="26"/>
        </w:rPr>
        <w:t>3. Lắp đặt dàn ngoài nhà:</w:t>
      </w:r>
      <w:r w:rsidRPr="007767C4">
        <w:rPr>
          <w:rFonts w:ascii="Times New Roman" w:hAnsi="Times New Roman" w:cs="Times New Roman"/>
          <w:color w:val="000000"/>
          <w:sz w:val="26"/>
          <w:szCs w:val="26"/>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3.1. Lấy dấu, lắp đặt giá đỡ</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3.2. Vận chuyển và lắp đặt dàn ngoài nhà vào giá đỡ</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3.3. Căn chỉnh và cố định cục nóng</w:t>
      </w:r>
    </w:p>
    <w:p w:rsidR="000D0A43" w:rsidRPr="007767C4" w:rsidRDefault="000D0A43" w:rsidP="00A75B1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II. Lắp đặt Indoor kiểu treo tường</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1. Đọc bản vẽ thi công:</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1.1. Đọc bản vẽ bố trí </w:t>
      </w:r>
      <w:r w:rsidRPr="007767C4">
        <w:rPr>
          <w:rFonts w:ascii="Times New Roman" w:hAnsi="Times New Roman" w:cs="Times New Roman"/>
          <w:color w:val="000000"/>
          <w:sz w:val="26"/>
          <w:szCs w:val="26"/>
          <w:lang w:val="es-ES"/>
        </w:rPr>
        <w:t>Indoor kiểu treo tường</w:t>
      </w:r>
      <w:r w:rsidRPr="007767C4">
        <w:rPr>
          <w:rFonts w:ascii="Times New Roman" w:hAnsi="Times New Roman" w:cs="Times New Roman"/>
          <w:color w:val="000000"/>
          <w:sz w:val="26"/>
          <w:szCs w:val="26"/>
        </w:rPr>
        <w:t xml:space="preserve"> và đường điện</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1.2. Đọc bản vẽ lắp đặt của nhà sản xuất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2. Chuẩn bị trang thiết bị phục vụ lắp đặt:</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color w:val="000000"/>
          <w:sz w:val="26"/>
          <w:szCs w:val="26"/>
        </w:rPr>
        <w:t xml:space="preserve">3. Lắp đặt </w:t>
      </w:r>
      <w:r w:rsidRPr="007767C4">
        <w:rPr>
          <w:rFonts w:ascii="Times New Roman" w:hAnsi="Times New Roman" w:cs="Times New Roman"/>
          <w:color w:val="000000"/>
          <w:sz w:val="26"/>
          <w:szCs w:val="26"/>
          <w:lang w:val="es-ES"/>
        </w:rPr>
        <w:t>Indoor kiểu treo tường</w:t>
      </w:r>
      <w:r w:rsidRPr="007767C4">
        <w:rPr>
          <w:rFonts w:ascii="Times New Roman" w:hAnsi="Times New Roman" w:cs="Times New Roman"/>
          <w:color w:val="000000"/>
          <w:sz w:val="26"/>
          <w:szCs w:val="26"/>
        </w:rPr>
        <w:t>:</w:t>
      </w:r>
      <w:r w:rsidRPr="007767C4">
        <w:rPr>
          <w:rFonts w:ascii="Times New Roman" w:hAnsi="Times New Roman" w:cs="Times New Roman"/>
          <w:color w:val="000000"/>
          <w:sz w:val="26"/>
          <w:szCs w:val="26"/>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3.1. Lấy dấu khoan, đục lỗ</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3.2. Lắp giá treo, lắp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lên giá</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3.3. Căn chỉnh và cố định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III. Lắp đặt Indoor kiểu áp trần</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1. Đọc bản vẽ thi công:</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1.1. Đọc bản vẽ bố trí </w:t>
      </w:r>
      <w:r w:rsidRPr="007767C4">
        <w:rPr>
          <w:rFonts w:ascii="Times New Roman" w:hAnsi="Times New Roman" w:cs="Times New Roman"/>
          <w:color w:val="000000"/>
          <w:sz w:val="26"/>
          <w:szCs w:val="26"/>
          <w:lang w:val="es-ES"/>
        </w:rPr>
        <w:t>Indoor kiểu áp trần</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1.2. Đọc bản vẽ lắp đặt của nhà sản xuất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2. Chuẩn bị trang thiết bị phục vụ lắp đặt:</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color w:val="000000"/>
          <w:sz w:val="26"/>
          <w:szCs w:val="26"/>
        </w:rPr>
        <w:t xml:space="preserve">3. Lắp đặt </w:t>
      </w:r>
      <w:r w:rsidRPr="007767C4">
        <w:rPr>
          <w:rFonts w:ascii="Times New Roman" w:hAnsi="Times New Roman" w:cs="Times New Roman"/>
          <w:color w:val="000000"/>
          <w:sz w:val="26"/>
          <w:szCs w:val="26"/>
          <w:lang w:val="es-ES"/>
        </w:rPr>
        <w:t>Indoor kiểu áp trần</w:t>
      </w:r>
      <w:r w:rsidRPr="007767C4">
        <w:rPr>
          <w:rFonts w:ascii="Times New Roman" w:hAnsi="Times New Roman" w:cs="Times New Roman"/>
          <w:color w:val="000000"/>
          <w:sz w:val="26"/>
          <w:szCs w:val="26"/>
        </w:rPr>
        <w:t>:</w:t>
      </w:r>
      <w:r w:rsidRPr="007767C4">
        <w:rPr>
          <w:rFonts w:ascii="Times New Roman" w:hAnsi="Times New Roman" w:cs="Times New Roman"/>
          <w:color w:val="000000"/>
          <w:sz w:val="26"/>
          <w:szCs w:val="26"/>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3.1. Lấy dấu khoan, lắp giá treo</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3.2. Lắp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lên giá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3.3. Căn chỉnh và cố định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IV. Lắp đặt Indoor kiểu âm trần</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1. Đọc bản vẽ thi công:</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1.1. Đọc bản vẽ bố trí </w:t>
      </w:r>
      <w:r w:rsidRPr="007767C4">
        <w:rPr>
          <w:rFonts w:ascii="Times New Roman" w:hAnsi="Times New Roman" w:cs="Times New Roman"/>
          <w:color w:val="000000"/>
          <w:sz w:val="26"/>
          <w:szCs w:val="26"/>
          <w:lang w:val="es-ES"/>
        </w:rPr>
        <w:t>Indoor kiểu âm trần</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1.2. Đọc bản vẽ lắp đặt của nhà sản xuất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2. Chuẩn bị trang thiết bị phục vụ lắp đặt:</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color w:val="000000"/>
          <w:sz w:val="26"/>
          <w:szCs w:val="26"/>
        </w:rPr>
        <w:t xml:space="preserve">3. Lắp đặt </w:t>
      </w:r>
      <w:r w:rsidRPr="007767C4">
        <w:rPr>
          <w:rFonts w:ascii="Times New Roman" w:hAnsi="Times New Roman" w:cs="Times New Roman"/>
          <w:color w:val="000000"/>
          <w:sz w:val="26"/>
          <w:szCs w:val="26"/>
          <w:lang w:val="es-ES"/>
        </w:rPr>
        <w:t>Indoor kiểu âm trần</w:t>
      </w:r>
      <w:r w:rsidRPr="007767C4">
        <w:rPr>
          <w:rFonts w:ascii="Times New Roman" w:hAnsi="Times New Roman" w:cs="Times New Roman"/>
          <w:color w:val="000000"/>
          <w:sz w:val="26"/>
          <w:szCs w:val="26"/>
        </w:rPr>
        <w:t>:</w:t>
      </w:r>
      <w:r w:rsidRPr="007767C4">
        <w:rPr>
          <w:rFonts w:ascii="Times New Roman" w:hAnsi="Times New Roman" w:cs="Times New Roman"/>
          <w:color w:val="000000"/>
          <w:sz w:val="26"/>
          <w:szCs w:val="26"/>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3.1. Lấy dấu khoan, lắp ty treo</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3.2. Lắp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lên ty treo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3.3. Căn chỉnh và cố định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V. Lắp đặt Indoor kiểu dấu trần</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1. Đọc bản vẽ thi công:</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1.1. Đọc bản vẽ bố trí </w:t>
      </w:r>
      <w:r w:rsidRPr="007767C4">
        <w:rPr>
          <w:rFonts w:ascii="Times New Roman" w:hAnsi="Times New Roman" w:cs="Times New Roman"/>
          <w:color w:val="000000"/>
          <w:sz w:val="26"/>
          <w:szCs w:val="26"/>
          <w:lang w:val="es-ES"/>
        </w:rPr>
        <w:t>Indoor kiểu dấu trần</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1.2. Đọc bản vẽ lắp đặt của nhà sản xuất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2. Chuẩn bị trang thiết bị phục vụ lắp đặt:</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color w:val="000000"/>
          <w:sz w:val="26"/>
          <w:szCs w:val="26"/>
        </w:rPr>
        <w:t xml:space="preserve">3. Lắp đặt </w:t>
      </w:r>
      <w:r w:rsidRPr="007767C4">
        <w:rPr>
          <w:rFonts w:ascii="Times New Roman" w:hAnsi="Times New Roman" w:cs="Times New Roman"/>
          <w:color w:val="000000"/>
          <w:sz w:val="26"/>
          <w:szCs w:val="26"/>
          <w:lang w:val="es-ES"/>
        </w:rPr>
        <w:t>Indoor kiểu dấu trần</w:t>
      </w:r>
      <w:r w:rsidRPr="007767C4">
        <w:rPr>
          <w:rFonts w:ascii="Times New Roman" w:hAnsi="Times New Roman" w:cs="Times New Roman"/>
          <w:color w:val="000000"/>
          <w:sz w:val="26"/>
          <w:szCs w:val="26"/>
        </w:rPr>
        <w:t>:</w:t>
      </w:r>
      <w:r w:rsidRPr="007767C4">
        <w:rPr>
          <w:rFonts w:ascii="Times New Roman" w:hAnsi="Times New Roman" w:cs="Times New Roman"/>
          <w:color w:val="000000"/>
          <w:sz w:val="26"/>
          <w:szCs w:val="26"/>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3.1. Lấy dấu khoan, lắp ty treo</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3.2. Lắp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lên ty treo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3.3. Căn chỉnh và cố định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3.4. Lắp miệng thổi</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 Lắp miệng hồi</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3.6. Lắp ống gió mềm</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3.7. Căn chỉnh ống gió và miệng hút, thổi </w:t>
      </w:r>
    </w:p>
    <w:p w:rsidR="000D0A43" w:rsidRPr="007767C4" w:rsidRDefault="000D0A43" w:rsidP="00A75B19">
      <w:pPr>
        <w:jc w:val="both"/>
        <w:rPr>
          <w:rFonts w:ascii="Times New Roman" w:hAnsi="Times New Roman" w:cs="Times New Roman"/>
          <w:b/>
          <w:bCs/>
          <w:color w:val="000000"/>
          <w:sz w:val="26"/>
          <w:szCs w:val="26"/>
          <w:lang w:val="es-ES"/>
        </w:rPr>
      </w:pPr>
      <w:r w:rsidRPr="007767C4">
        <w:rPr>
          <w:rFonts w:ascii="Times New Roman" w:hAnsi="Times New Roman" w:cs="Times New Roman"/>
          <w:b/>
          <w:bCs/>
          <w:color w:val="000000"/>
          <w:sz w:val="26"/>
          <w:szCs w:val="26"/>
          <w:lang w:val="es-ES"/>
        </w:rPr>
        <w:t>VI. Lắp đặt Indoor kiểu tủ</w:t>
      </w:r>
    </w:p>
    <w:p w:rsidR="000D0A43" w:rsidRPr="007767C4" w:rsidRDefault="000D0A43" w:rsidP="00A75B19">
      <w:pPr>
        <w:jc w:val="both"/>
        <w:rPr>
          <w:rFonts w:ascii="Times New Roman" w:hAnsi="Times New Roman" w:cs="Times New Roman"/>
          <w:i/>
          <w:iCs/>
          <w:color w:val="000000"/>
          <w:sz w:val="26"/>
          <w:szCs w:val="26"/>
          <w:lang w:val="es-ES"/>
        </w:rPr>
      </w:pPr>
      <w:r w:rsidRPr="007767C4">
        <w:rPr>
          <w:rFonts w:ascii="Times New Roman" w:hAnsi="Times New Roman" w:cs="Times New Roman"/>
          <w:color w:val="000000"/>
          <w:sz w:val="26"/>
          <w:szCs w:val="26"/>
          <w:lang w:val="es-ES"/>
        </w:rPr>
        <w:t>1. Đọc bản vẽ thi công:</w:t>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r w:rsidRPr="007767C4">
        <w:rPr>
          <w:rFonts w:ascii="Times New Roman" w:hAnsi="Times New Roman" w:cs="Times New Roman"/>
          <w:color w:val="000000"/>
          <w:sz w:val="26"/>
          <w:szCs w:val="26"/>
          <w:lang w:val="es-ES"/>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1.1. Đọc bản vẽ bố trí </w:t>
      </w:r>
      <w:r w:rsidRPr="007767C4">
        <w:rPr>
          <w:rFonts w:ascii="Times New Roman" w:hAnsi="Times New Roman" w:cs="Times New Roman"/>
          <w:color w:val="000000"/>
          <w:sz w:val="26"/>
          <w:szCs w:val="26"/>
          <w:lang w:val="es-ES"/>
        </w:rPr>
        <w:t>Indoor kiểu tủ</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1.2. Đọc bản vẽ lắp đặt của nhà sản xuất</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2. Chuẩn bị trang thiết bị phục vụ lắp đặt:</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color w:val="000000"/>
          <w:sz w:val="26"/>
          <w:szCs w:val="26"/>
        </w:rPr>
        <w:t xml:space="preserve">3. Lắp đặt </w:t>
      </w:r>
      <w:r w:rsidRPr="007767C4">
        <w:rPr>
          <w:rFonts w:ascii="Times New Roman" w:hAnsi="Times New Roman" w:cs="Times New Roman"/>
          <w:color w:val="000000"/>
          <w:sz w:val="26"/>
          <w:szCs w:val="26"/>
          <w:lang w:val="es-ES"/>
        </w:rPr>
        <w:t>Indoor kiểu tủ</w:t>
      </w:r>
      <w:r w:rsidRPr="007767C4">
        <w:rPr>
          <w:rFonts w:ascii="Times New Roman" w:hAnsi="Times New Roman" w:cs="Times New Roman"/>
          <w:color w:val="000000"/>
          <w:sz w:val="26"/>
          <w:szCs w:val="26"/>
        </w:rPr>
        <w:t>:</w:t>
      </w:r>
      <w:r w:rsidRPr="007767C4">
        <w:rPr>
          <w:rFonts w:ascii="Times New Roman" w:hAnsi="Times New Roman" w:cs="Times New Roman"/>
          <w:color w:val="000000"/>
          <w:sz w:val="26"/>
          <w:szCs w:val="26"/>
        </w:rPr>
        <w:tab/>
        <w:t xml:space="preserve">          </w:t>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r w:rsidRPr="007767C4">
        <w:rPr>
          <w:rFonts w:ascii="Times New Roman" w:hAnsi="Times New Roman" w:cs="Times New Roman"/>
          <w:color w:val="000000"/>
          <w:sz w:val="26"/>
          <w:szCs w:val="26"/>
        </w:rPr>
        <w:tab/>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3.1. Lấy dấu khoan, lắp đỡ</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3.2. Lắp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lên giá</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3.3. Căn chỉnh và cố định </w:t>
      </w:r>
      <w:r w:rsidRPr="007767C4">
        <w:rPr>
          <w:rFonts w:ascii="Times New Roman" w:hAnsi="Times New Roman" w:cs="Times New Roman"/>
          <w:color w:val="000000"/>
          <w:sz w:val="26"/>
          <w:szCs w:val="26"/>
          <w:lang w:val="es-ES"/>
        </w:rPr>
        <w:t>Indoor</w:t>
      </w:r>
      <w:r w:rsidRPr="007767C4">
        <w:rPr>
          <w:rFonts w:ascii="Times New Roman" w:hAnsi="Times New Roman" w:cs="Times New Roman"/>
          <w:color w:val="000000"/>
          <w:sz w:val="26"/>
          <w:szCs w:val="26"/>
        </w:rPr>
        <w:t xml:space="preserve"> </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i/>
          <w:iCs/>
          <w:color w:val="000000"/>
          <w:sz w:val="26"/>
          <w:szCs w:val="26"/>
        </w:rPr>
        <w:t>Kiểm tra</w:t>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lang w:val="pt-BR"/>
        </w:rPr>
        <w:t>Thời gian: 2</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i/>
          <w:iCs/>
          <w:color w:val="000000"/>
          <w:sz w:val="26"/>
          <w:szCs w:val="26"/>
          <w:lang w:val="pt-BR"/>
        </w:rPr>
        <w:t>giờ</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Phần 3 Hiệu chỉnh, vận hành</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8: Thử kín hệ thống</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 xml:space="preserve"> </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thử kín hệ thống máy lạnh.</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Thử kín ðýợc các loại hệ thống máy lạnh ðạt yêu cầu kỹ thuật.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8.1. Chuẩn bị</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8.2. Thử kín các thiết bị</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8.3. Thử kín các hệ thống ðýờng ống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8.4. Thử kín toàn hệ thống</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 xml:space="preserve">Bài 9: Hút chân không, nạp ga hệ thống </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Trình bày ðýợc trình tự hút chân không, nạp ga hệ thống máy lạnh.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Hút chân không, nạp ga ðýợc các loại hệ thống máy lạnh ðạt yêu cầu kỹ thuật.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9.1. Chuẩn bị</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9.2. Thực hiện theo trình tự</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9.3. Kiểm tra lýợng ga nạp</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 xml:space="preserve">Bài 10: Vận hành hệ thống </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3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các nội dung cần thực hiện khi hoàn thiện lắp ðặt hệ thống lạnh.</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Thực hiện ðýợc công tác hoàn thiện các loại hệ thống máy lạnh ðạt yêu cầu kỹ thuật, mỹ thuật.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10.1. Gá lắp, cãn chỉnh.</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10.2. Vận hành, ðo kiểm các thông số.</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Kiểm tra</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2 giờ</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IV. Điều kiện thực hiện môn học: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1. Phòng học chuyên môn hóa/nhà xưởng:</w:t>
      </w:r>
      <w:r w:rsidRPr="007767C4">
        <w:rPr>
          <w:rFonts w:ascii="Times New Roman" w:hAnsi="Times New Roman" w:cs="Times New Roman"/>
          <w:color w:val="000000"/>
          <w:sz w:val="26"/>
          <w:szCs w:val="26"/>
        </w:rPr>
        <w:t xml:space="preserve"> Dùng cho một lớp thực hành 18 học sinh.</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Trang thiết bị, máy móc:</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Mô hình máy lạnh cục bộ : 1 ,2 cụm</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Máy hút chân không</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Máy nén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 Dụng cụ, học liệu, vật tý:</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Timer, công tắc tơ, rơ le</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Ðèn hàn ôxi</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Bộ ðồ cõ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Ống ðồng các cỡ</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Que hàn, cáp </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Bãng dính cách ðiện</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Gas các loại </w:t>
      </w:r>
    </w:p>
    <w:p w:rsidR="000D0A43" w:rsidRPr="007767C4" w:rsidRDefault="000D0A43" w:rsidP="00A75B19">
      <w:pPr>
        <w:spacing w:before="120"/>
        <w:ind w:left="90" w:firstLine="360"/>
        <w:jc w:val="both"/>
        <w:rPr>
          <w:rFonts w:ascii="Times New Roman" w:hAnsi="Times New Roman" w:cs="Times New Roman"/>
          <w:b/>
          <w:bCs/>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Tài liệu tham khảo</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 xml:space="preserve">V. Nội dung và phýõng pháp, ðánh giá: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 Nội dung: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Kiến thức: + Trình bày cấu tạo, phân loại, nguyên lý làm việc của máy lạnh cục bộ.</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Kỹ nãng: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các thiết bị trao ðổi nhiệt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máy nén</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thiết bị tiết lýu</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phin sấy lọc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mạch ðiện</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làm chân không nạp ga máy lạnh.</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Vận hành và bàn giao ðýợc sau lắp ðặt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Nãng lực tự chủ và trách nhiệm:</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Tổ chức nõi làm việc ngãn nắp, khoa học.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2. Phýõng pháp: </w:t>
      </w:r>
      <w:r w:rsidRPr="007767C4">
        <w:rPr>
          <w:rFonts w:ascii="Times New Roman" w:hAnsi="Times New Roman" w:cs="Times New Roman"/>
          <w:sz w:val="26"/>
          <w:szCs w:val="26"/>
          <w:lang w:val="sv-SE"/>
        </w:rPr>
        <w:tab/>
        <w:t>Ðánh giá bằng bài tập thực hành</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VI. Hýớng dẫn thực hiện môn học: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1. Phạm vi áp dụng môn học: </w:t>
      </w:r>
      <w:r w:rsidRPr="007767C4">
        <w:rPr>
          <w:rFonts w:ascii="Times New Roman" w:hAnsi="Times New Roman" w:cs="Times New Roman"/>
          <w:color w:val="000000"/>
          <w:sz w:val="26"/>
          <w:szCs w:val="26"/>
          <w:lang w:val="es-ES"/>
        </w:rPr>
        <w:t>để giảng dạy cho trình độ đào tạo Cao đẳng nghề ngành công nghệ kỹ thuật nhiệt.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Hýớng dẫn về phýõng pháp giảng dạy, học tập môn học: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Diễn giải</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Trực quan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Gợi mở</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Thực hành</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Phải có ðầy ðủ thiết bị cho học sinh, sinh viên thực tập</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 Những trọng tâm cần chú ý:</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 Tài liệu tham khảo:</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Máy và thiết bị lạnh- NXB Giáo dục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Tủ lạnh, máy kem, máy ðá, máy ðiều hòa nhiệt ðộ – NXB Giáo dục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Dạy nghề sửa chữa tủ lạnh, máy lạnh- Nguyễn Đức Lợi.</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Kỹ thuật lạnh ứng dụng - NXB Giáo dục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line="312" w:lineRule="auto"/>
        <w:jc w:val="both"/>
        <w:outlineLvl w:val="0"/>
        <w:rPr>
          <w:rFonts w:ascii="Times New Roman" w:hAnsi="Times New Roman" w:cs="Times New Roman"/>
          <w:b/>
          <w:bCs/>
          <w:sz w:val="26"/>
          <w:szCs w:val="26"/>
          <w:lang w:val="pt-BR"/>
        </w:rPr>
      </w:pPr>
    </w:p>
    <w:p w:rsidR="000D0A43" w:rsidRPr="007767C4" w:rsidRDefault="000D0A43" w:rsidP="00A75B19">
      <w:pPr>
        <w:spacing w:before="240" w:after="240"/>
        <w:rPr>
          <w:rFonts w:ascii="Times New Roman" w:hAnsi="Times New Roman" w:cs="Times New Roman"/>
          <w:color w:val="000000"/>
          <w:sz w:val="26"/>
          <w:szCs w:val="26"/>
          <w:lang w:val="es-ES"/>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CHƯƠNG TRÌNH HỌC PHẦN</w:t>
      </w:r>
    </w:p>
    <w:p w:rsidR="000D0A43" w:rsidRPr="007767C4" w:rsidRDefault="000D0A43" w:rsidP="00A75B19">
      <w:pPr>
        <w:jc w:val="center"/>
        <w:rPr>
          <w:rFonts w:ascii="Times New Roman" w:hAnsi="Times New Roman" w:cs="Times New Roman"/>
          <w:i/>
          <w:iCs/>
          <w:sz w:val="26"/>
          <w:szCs w:val="26"/>
          <w:lang w:val="pt-BR"/>
        </w:rPr>
      </w:pPr>
    </w:p>
    <w:p w:rsidR="000D0A43" w:rsidRPr="007767C4" w:rsidRDefault="000D0A43" w:rsidP="00A75B19">
      <w:pPr>
        <w:spacing w:before="120" w:line="288" w:lineRule="auto"/>
        <w:jc w:val="both"/>
        <w:outlineLvl w:val="0"/>
        <w:rPr>
          <w:rFonts w:ascii="Times New Roman" w:hAnsi="Times New Roman" w:cs="Times New Roman"/>
          <w:b/>
          <w:bCs/>
          <w:color w:val="FF0000"/>
          <w:sz w:val="26"/>
          <w:szCs w:val="26"/>
          <w:lang w:val="pt-BR"/>
        </w:rPr>
      </w:pPr>
      <w:r w:rsidRPr="007767C4">
        <w:rPr>
          <w:rFonts w:ascii="Times New Roman" w:hAnsi="Times New Roman" w:cs="Times New Roman"/>
          <w:b/>
          <w:bCs/>
          <w:sz w:val="26"/>
          <w:szCs w:val="26"/>
          <w:lang w:val="pt-BR"/>
        </w:rPr>
        <w:t>Tên học phần</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rPr>
        <w:t>HỆ THỐNG LẠNH CÔNG NGHIỆP</w:t>
      </w:r>
    </w:p>
    <w:p w:rsidR="000D0A43" w:rsidRPr="007767C4" w:rsidRDefault="000D0A43" w:rsidP="00A75B19">
      <w:pPr>
        <w:spacing w:before="120"/>
        <w:jc w:val="both"/>
        <w:outlineLvl w:val="0"/>
        <w:rPr>
          <w:rFonts w:ascii="Times New Roman" w:hAnsi="Times New Roman" w:cs="Times New Roman"/>
          <w:color w:val="FF0000"/>
          <w:sz w:val="26"/>
          <w:szCs w:val="26"/>
          <w:lang w:val="pt-BR"/>
        </w:rPr>
      </w:pPr>
      <w:r w:rsidRPr="007767C4">
        <w:rPr>
          <w:rFonts w:ascii="Times New Roman" w:hAnsi="Times New Roman" w:cs="Times New Roman"/>
          <w:b/>
          <w:bCs/>
          <w:sz w:val="26"/>
          <w:szCs w:val="26"/>
          <w:lang w:val="pt-BR"/>
        </w:rPr>
        <w:t>Mã học phần</w:t>
      </w:r>
      <w:r w:rsidRPr="007767C4">
        <w:rPr>
          <w:rFonts w:ascii="Times New Roman" w:hAnsi="Times New Roman" w:cs="Times New Roman"/>
          <w:sz w:val="26"/>
          <w:szCs w:val="26"/>
          <w:lang w:val="pt-BR"/>
        </w:rPr>
        <w:t>:</w:t>
      </w:r>
    </w:p>
    <w:p w:rsidR="000D0A43" w:rsidRPr="007767C4" w:rsidRDefault="000D0A43" w:rsidP="00A75B19">
      <w:pPr>
        <w:spacing w:before="1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Thời gian thực hiện học phần: 90</w:t>
      </w:r>
      <w:r w:rsidRPr="007767C4">
        <w:rPr>
          <w:rFonts w:ascii="Times New Roman" w:hAnsi="Times New Roman" w:cs="Times New Roman"/>
          <w:sz w:val="26"/>
          <w:szCs w:val="26"/>
          <w:lang w:val="pt-BR"/>
        </w:rPr>
        <w:t xml:space="preserve"> giờ; (Thực hành: 84 giờ; Kiểm tra: 6 giờ)</w:t>
      </w:r>
    </w:p>
    <w:p w:rsidR="000D0A43" w:rsidRPr="007767C4" w:rsidRDefault="000D0A43" w:rsidP="00A75B19">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Vị trí, tính chất của học phần:</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Vị trí:</w:t>
      </w:r>
      <w:r w:rsidRPr="007767C4">
        <w:rPr>
          <w:rFonts w:ascii="Times New Roman" w:hAnsi="Times New Roman" w:cs="Times New Roman"/>
          <w:sz w:val="26"/>
          <w:szCs w:val="26"/>
        </w:rPr>
        <w:t xml:space="preserve"> </w:t>
      </w:r>
      <w:r w:rsidRPr="007767C4">
        <w:rPr>
          <w:rFonts w:ascii="Times New Roman" w:hAnsi="Times New Roman" w:cs="Times New Roman"/>
          <w:sz w:val="26"/>
          <w:szCs w:val="26"/>
          <w:lang w:val="pt-BR"/>
        </w:rPr>
        <w:t>ðýợc bố trí ở học kỳ 4, sau khi học xong các môn học thực tập cõ sở.</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Tính chất: chuyên môn nghề bắt buộc.</w:t>
      </w:r>
    </w:p>
    <w:p w:rsidR="000D0A43" w:rsidRPr="007767C4" w:rsidRDefault="000D0A43" w:rsidP="00A75B19">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Mục tiêu học phần:</w:t>
      </w:r>
    </w:p>
    <w:p w:rsidR="000D0A43" w:rsidRPr="007767C4" w:rsidRDefault="000D0A43" w:rsidP="00A75B19">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Kiến thức:  </w:t>
      </w:r>
    </w:p>
    <w:p w:rsidR="000D0A43" w:rsidRPr="007767C4" w:rsidRDefault="000D0A43" w:rsidP="00A75B19">
      <w:pPr>
        <w:pStyle w:val="ListParagraph"/>
        <w:tabs>
          <w:tab w:val="left" w:pos="709"/>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Trình bày ðýợc nguyên lý hoạt ðộng, cấu tạo và phân loại của hệ thống máy lạnh công nghiệp  .</w:t>
      </w:r>
      <w:r w:rsidRPr="007767C4">
        <w:rPr>
          <w:rFonts w:ascii="Times New Roman" w:hAnsi="Times New Roman" w:cs="Times New Roman"/>
          <w:sz w:val="26"/>
          <w:szCs w:val="26"/>
          <w:lang w:val="pt-BR"/>
        </w:rPr>
        <w:tab/>
      </w:r>
    </w:p>
    <w:p w:rsidR="000D0A43" w:rsidRPr="007767C4" w:rsidRDefault="000D0A43" w:rsidP="00A75B19">
      <w:pPr>
        <w:pStyle w:val="ListParagraph"/>
        <w:tabs>
          <w:tab w:val="left" w:pos="709"/>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Ðọc và phân tích ðýợc các sõ ðồ hệ thống lạnh và sõ ðồ hệ thống ðiện của hệ thống máy lạnh: kho lạnh, máy ðá cây, máy ðá vảy</w:t>
      </w:r>
    </w:p>
    <w:p w:rsidR="000D0A43" w:rsidRPr="007767C4" w:rsidRDefault="000D0A43" w:rsidP="00A75B19">
      <w:pPr>
        <w:pStyle w:val="ListParagraph"/>
        <w:tabs>
          <w:tab w:val="left" w:pos="709"/>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Hiểu và phân tích ðýợc quy trình lắp ðặt các hệ thống máy lạnh công nghiệp  ðạt yêu cầu kỹ thuật, công nghệ, an toàn cho ngýời và thiết bị, ðạt nãng suất.</w:t>
      </w:r>
    </w:p>
    <w:p w:rsidR="000D0A43" w:rsidRPr="007767C4" w:rsidRDefault="000D0A43" w:rsidP="00A75B19">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Kỹ năng:  </w:t>
      </w:r>
    </w:p>
    <w:p w:rsidR="000D0A43" w:rsidRPr="007767C4" w:rsidRDefault="000D0A43" w:rsidP="00A75B19">
      <w:pPr>
        <w:pStyle w:val="ListParagraph"/>
        <w:tabs>
          <w:tab w:val="left" w:pos="630"/>
        </w:tabs>
        <w:spacing w:before="120"/>
        <w:ind w:left="630" w:firstLine="204"/>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Thực hiện ðýợc quy trình lắp ðặt các hệ thống máy lạnh công nghiệp  ðạt yêu cầu kỹ thuật, công nghệ, an toàn cho ngýời và thiết bị, ðạt nãng suất;</w:t>
      </w:r>
    </w:p>
    <w:p w:rsidR="000D0A43" w:rsidRPr="007767C4" w:rsidRDefault="000D0A43" w:rsidP="00A75B19">
      <w:pPr>
        <w:pStyle w:val="ListParagraph"/>
        <w:tabs>
          <w:tab w:val="left" w:pos="630"/>
        </w:tabs>
        <w:spacing w:before="120"/>
        <w:ind w:left="630" w:firstLine="204"/>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Thực hiện ðýợc quy trình bảo trì, bảo dýỡng các hệ thống máy lạnh công nghiệp ðạt yêu cầu kỹ thuật, công nghệ, an toàn cho ngýời và thiết bị, ðạt nãng suất;</w:t>
      </w:r>
    </w:p>
    <w:p w:rsidR="000D0A43" w:rsidRPr="007767C4" w:rsidRDefault="000D0A43" w:rsidP="00A75B19">
      <w:pPr>
        <w:pStyle w:val="ListParagraph"/>
        <w:tabs>
          <w:tab w:val="left" w:pos="630"/>
        </w:tabs>
        <w:spacing w:before="120"/>
        <w:ind w:left="630" w:firstLine="204"/>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Hiệu chỉnh các thông số kỹ thuật của các hệ thống máy lạnh công nghiệp  ðảm bảo ðạt yêu cầu kỹ thuật, công nghệ, an toàn cho ngýời và thiết bị.</w:t>
      </w:r>
      <w:r w:rsidRPr="007767C4">
        <w:rPr>
          <w:rFonts w:ascii="Times New Roman" w:hAnsi="Times New Roman" w:cs="Times New Roman"/>
          <w:sz w:val="26"/>
          <w:szCs w:val="26"/>
          <w:lang w:val="pt-BR"/>
        </w:rPr>
        <w:tab/>
      </w:r>
    </w:p>
    <w:p w:rsidR="000D0A43" w:rsidRPr="007767C4" w:rsidRDefault="000D0A43" w:rsidP="00A75B19">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Năng lực tự chủ và trách nhiệm:</w:t>
      </w:r>
    </w:p>
    <w:p w:rsidR="000D0A43" w:rsidRPr="007767C4" w:rsidRDefault="000D0A43" w:rsidP="00A75B19">
      <w:pPr>
        <w:pStyle w:val="ListParagraph"/>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 Rèn luyện tính linh hoạt, cẩn thận, nghiêm túc trong công việc và ðảm bảo an toàn cho ngýời và thiết bị.</w:t>
      </w:r>
    </w:p>
    <w:p w:rsidR="000D0A43" w:rsidRPr="007767C4" w:rsidRDefault="000D0A43" w:rsidP="00A75B19">
      <w:pPr>
        <w:pStyle w:val="ListParagraph"/>
        <w:numPr>
          <w:ilvl w:val="0"/>
          <w:numId w:val="18"/>
        </w:numPr>
        <w:tabs>
          <w:tab w:val="left" w:pos="709"/>
        </w:tabs>
        <w:spacing w:before="120"/>
        <w:ind w:left="7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Nội dung học phần:</w:t>
      </w:r>
    </w:p>
    <w:p w:rsidR="000D0A43" w:rsidRPr="007767C4" w:rsidRDefault="000D0A43" w:rsidP="00A75B19">
      <w:pPr>
        <w:pStyle w:val="ListParagraph"/>
        <w:numPr>
          <w:ilvl w:val="1"/>
          <w:numId w:val="2"/>
        </w:numPr>
        <w:tabs>
          <w:tab w:val="left" w:pos="709"/>
        </w:tabs>
        <w:spacing w:before="120"/>
        <w:ind w:left="0" w:firstLine="42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Nội dung tổng quát và phân bổ thời gian:</w:t>
      </w:r>
    </w:p>
    <w:p w:rsidR="000D0A43" w:rsidRPr="007767C4" w:rsidRDefault="000D0A43" w:rsidP="00A75B19">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7"/>
        <w:gridCol w:w="990"/>
        <w:gridCol w:w="979"/>
        <w:gridCol w:w="1902"/>
        <w:gridCol w:w="986"/>
      </w:tblGrid>
      <w:tr w:rsidR="000D0A43" w:rsidRPr="007767C4">
        <w:trPr>
          <w:cantSplit/>
          <w:trHeight w:val="565"/>
        </w:trPr>
        <w:tc>
          <w:tcPr>
            <w:tcW w:w="820" w:type="dxa"/>
            <w:vMerge w:val="restart"/>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Số TT</w:t>
            </w:r>
          </w:p>
        </w:tc>
        <w:tc>
          <w:tcPr>
            <w:tcW w:w="3967" w:type="dxa"/>
            <w:vMerge w:val="restart"/>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Tên các bài trong học phần</w:t>
            </w:r>
          </w:p>
        </w:tc>
        <w:tc>
          <w:tcPr>
            <w:tcW w:w="4857" w:type="dxa"/>
            <w:gridSpan w:val="4"/>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Thời gian (giờ)</w:t>
            </w:r>
          </w:p>
        </w:tc>
      </w:tr>
      <w:tr w:rsidR="000D0A43" w:rsidRPr="007767C4">
        <w:trPr>
          <w:cantSplit/>
        </w:trPr>
        <w:tc>
          <w:tcPr>
            <w:tcW w:w="820" w:type="dxa"/>
            <w:vMerge/>
            <w:vAlign w:val="center"/>
          </w:tcPr>
          <w:p w:rsidR="000D0A43" w:rsidRPr="007767C4" w:rsidRDefault="000D0A43" w:rsidP="00362918">
            <w:pPr>
              <w:jc w:val="center"/>
              <w:rPr>
                <w:rFonts w:ascii="Times New Roman" w:hAnsi="Times New Roman" w:cs="Times New Roman"/>
                <w:b/>
                <w:bCs/>
                <w:color w:val="000000"/>
                <w:sz w:val="26"/>
                <w:szCs w:val="26"/>
              </w:rPr>
            </w:pPr>
          </w:p>
        </w:tc>
        <w:tc>
          <w:tcPr>
            <w:tcW w:w="3967" w:type="dxa"/>
            <w:vMerge/>
            <w:vAlign w:val="center"/>
          </w:tcPr>
          <w:p w:rsidR="000D0A43" w:rsidRPr="007767C4" w:rsidRDefault="000D0A43" w:rsidP="00362918">
            <w:pPr>
              <w:jc w:val="center"/>
              <w:rPr>
                <w:rFonts w:ascii="Times New Roman" w:hAnsi="Times New Roman" w:cs="Times New Roman"/>
                <w:b/>
                <w:bCs/>
                <w:color w:val="000000"/>
                <w:sz w:val="26"/>
                <w:szCs w:val="26"/>
              </w:rPr>
            </w:pPr>
          </w:p>
        </w:tc>
        <w:tc>
          <w:tcPr>
            <w:tcW w:w="990"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Tổng</w:t>
            </w:r>
          </w:p>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sz w:val="26"/>
                <w:szCs w:val="26"/>
              </w:rPr>
              <w:t>số</w:t>
            </w:r>
          </w:p>
        </w:tc>
        <w:tc>
          <w:tcPr>
            <w:tcW w:w="979"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Lý thuyết</w:t>
            </w:r>
          </w:p>
        </w:tc>
        <w:tc>
          <w:tcPr>
            <w:tcW w:w="1902"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Thực hành / thực tập/ thí nghiệm/ bài tập/ thảo luận</w:t>
            </w:r>
          </w:p>
        </w:tc>
        <w:tc>
          <w:tcPr>
            <w:tcW w:w="986"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Tổng</w:t>
            </w:r>
          </w:p>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số</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 xml:space="preserve">Phần 1 -Khảo sát </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20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1</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1: Sơ đồ nhiệt hệ thống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10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10</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2</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2: Sơ đồ điện hệ thống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8</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 xml:space="preserve"> 8</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Kiểm tra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Phần 2 -Lắp đặt</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lang w:val="pt-BR"/>
              </w:rPr>
              <w:t>4.</w:t>
            </w:r>
            <w:r w:rsidRPr="007767C4">
              <w:rPr>
                <w:rFonts w:ascii="Times New Roman" w:hAnsi="Times New Roman" w:cs="Times New Roman"/>
                <w:b/>
                <w:bCs/>
                <w:color w:val="000000"/>
                <w:sz w:val="26"/>
                <w:szCs w:val="26"/>
                <w:lang w:val="pt-BR"/>
              </w:rPr>
              <w:t>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3: Lắp đặt máy nén</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10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Tên bài 4: Lắp đặt thiết bị trao đổi nhiệt</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lang w:val="pt-BR"/>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 xml:space="preserve">Tên bài </w:t>
            </w:r>
            <w:r>
              <w:rPr>
                <w:rFonts w:ascii="Times New Roman" w:hAnsi="Times New Roman" w:cs="Times New Roman"/>
                <w:color w:val="000000"/>
                <w:sz w:val="26"/>
                <w:szCs w:val="26"/>
                <w:lang w:val="pt-BR"/>
              </w:rPr>
              <w:t>4.</w:t>
            </w:r>
            <w:r w:rsidRPr="007767C4">
              <w:rPr>
                <w:rFonts w:ascii="Times New Roman" w:hAnsi="Times New Roman" w:cs="Times New Roman"/>
                <w:color w:val="000000"/>
                <w:sz w:val="26"/>
                <w:szCs w:val="26"/>
                <w:lang w:val="pt-BR"/>
              </w:rPr>
              <w:t>: Lắp đặt thiết bị tiết lưu</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lang w:val="pt-BR"/>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6</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6: Lắp đặt đường 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10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7</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7: Lắp đặt thiết bị điện</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10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8</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8: Lắp đặt thiết bị phụ</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lang w:val="pt-BR"/>
              </w:rPr>
              <w:t>4.</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9</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9: Lắp đặt kho, dàn lạnh</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3</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Kiểm tra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Phần 3- Hiệu chỉnh, vận hành</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20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Tên bài 10: Thử kín hệ thống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6</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6</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11</w:t>
            </w: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Tên bài 11: Hút chân không nạp ga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6</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6</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12</w:t>
            </w:r>
          </w:p>
        </w:tc>
        <w:tc>
          <w:tcPr>
            <w:tcW w:w="3967" w:type="dxa"/>
            <w:vAlign w:val="center"/>
          </w:tcPr>
          <w:p w:rsidR="000D0A43" w:rsidRPr="007767C4" w:rsidRDefault="000D0A43" w:rsidP="00362918">
            <w:pP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Tên bài 12: Vận hành hệ thống</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6</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6</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p>
        </w:tc>
        <w:tc>
          <w:tcPr>
            <w:tcW w:w="3967"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Kiểm tra</w:t>
            </w:r>
          </w:p>
        </w:tc>
        <w:tc>
          <w:tcPr>
            <w:tcW w:w="99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w:t>
            </w:r>
          </w:p>
        </w:tc>
      </w:tr>
      <w:tr w:rsidR="000D0A43" w:rsidRPr="007767C4">
        <w:trPr>
          <w:trHeight w:val="473"/>
        </w:trPr>
        <w:tc>
          <w:tcPr>
            <w:tcW w:w="820" w:type="dxa"/>
            <w:vAlign w:val="center"/>
          </w:tcPr>
          <w:p w:rsidR="000D0A43" w:rsidRPr="007767C4" w:rsidRDefault="000D0A43" w:rsidP="00362918">
            <w:pPr>
              <w:jc w:val="center"/>
              <w:rPr>
                <w:rFonts w:ascii="Times New Roman" w:hAnsi="Times New Roman" w:cs="Times New Roman"/>
                <w:b/>
                <w:bCs/>
                <w:color w:val="000000"/>
                <w:sz w:val="26"/>
                <w:szCs w:val="26"/>
                <w:lang w:val="pt-BR"/>
              </w:rPr>
            </w:pPr>
          </w:p>
        </w:tc>
        <w:tc>
          <w:tcPr>
            <w:tcW w:w="3967" w:type="dxa"/>
            <w:vAlign w:val="center"/>
          </w:tcPr>
          <w:p w:rsidR="000D0A43" w:rsidRPr="007767C4" w:rsidRDefault="000D0A43" w:rsidP="00362918">
            <w:pPr>
              <w:jc w:val="cente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Cộng</w:t>
            </w:r>
          </w:p>
        </w:tc>
        <w:tc>
          <w:tcPr>
            <w:tcW w:w="990"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90</w:t>
            </w:r>
          </w:p>
        </w:tc>
        <w:tc>
          <w:tcPr>
            <w:tcW w:w="979" w:type="dxa"/>
            <w:vAlign w:val="center"/>
          </w:tcPr>
          <w:p w:rsidR="000D0A43" w:rsidRPr="007767C4" w:rsidRDefault="000D0A43" w:rsidP="00362918">
            <w:pPr>
              <w:jc w:val="center"/>
              <w:rPr>
                <w:rFonts w:ascii="Times New Roman" w:hAnsi="Times New Roman" w:cs="Times New Roman"/>
                <w:b/>
                <w:bCs/>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84</w:t>
            </w:r>
          </w:p>
        </w:tc>
        <w:tc>
          <w:tcPr>
            <w:tcW w:w="986"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6</w:t>
            </w:r>
          </w:p>
        </w:tc>
      </w:tr>
    </w:tbl>
    <w:p w:rsidR="000D0A43" w:rsidRPr="007767C4" w:rsidRDefault="000D0A43" w:rsidP="00A75B19">
      <w:pPr>
        <w:tabs>
          <w:tab w:val="right" w:pos="426"/>
        </w:tabs>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Nội dung chi tiết:</w:t>
      </w:r>
    </w:p>
    <w:p w:rsidR="000D0A43" w:rsidRPr="007767C4" w:rsidRDefault="000D0A43" w:rsidP="00A75B19">
      <w:pPr>
        <w:spacing w:before="120"/>
        <w:ind w:firstLine="284"/>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Phần 1: Khảo sát</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1: Sơ đồ nhiệt hệ thống</w:t>
      </w:r>
      <w:r w:rsidRPr="007767C4">
        <w:rPr>
          <w:rFonts w:ascii="Times New Roman" w:hAnsi="Times New Roman" w:cs="Times New Roman"/>
          <w:sz w:val="26"/>
          <w:szCs w:val="26"/>
          <w:lang w:val="sv-SE"/>
        </w:rPr>
        <w:t xml:space="preserve">          </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Nêu ðýợc một số sơ đồ nhiệt các hệ thống máy lạnh công nghiệp trong thực tế.</w:t>
      </w:r>
      <w:r w:rsidRPr="007767C4">
        <w:rPr>
          <w:rFonts w:ascii="Times New Roman" w:hAnsi="Times New Roman" w:cs="Times New Roman"/>
          <w:sz w:val="26"/>
          <w:szCs w:val="26"/>
          <w:lang w:val="sv-SE"/>
        </w:rPr>
        <w:tab/>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Rèn luyện khả nãng phân tích với thái ðộ nghiêm túc trong công việc.</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 Sơ đồ nhiệt của hệ thống</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1.1.1. Phần thiết bị lạnh</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1.1.2. Các thiết bị phụ của hệ thống lạnh</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1.1.3. Các thiết bị điện của hệ thống lạnh</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1.2. Phân loại</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2: Sơ đồ điện hệ thống</w:t>
      </w:r>
      <w:r w:rsidRPr="007767C4">
        <w:rPr>
          <w:rFonts w:ascii="Times New Roman" w:hAnsi="Times New Roman" w:cs="Times New Roman"/>
          <w:sz w:val="26"/>
          <w:szCs w:val="26"/>
          <w:lang w:val="sv-SE"/>
        </w:rPr>
        <w:t xml:space="preserve">          </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8 giờ</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Nêu ðýợc sơ đồ mạch các thiết bị điện trong hệ thống.</w:t>
      </w:r>
      <w:r w:rsidRPr="007767C4">
        <w:rPr>
          <w:rFonts w:ascii="Times New Roman" w:hAnsi="Times New Roman" w:cs="Times New Roman"/>
          <w:sz w:val="26"/>
          <w:szCs w:val="26"/>
          <w:lang w:val="sv-SE"/>
        </w:rPr>
        <w:tab/>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Ðọc ðýợc các bản vẽ điện của hệ thống máy lạnh dân dụng và thương  nghiệp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2.1. Các mạch điện thông dụng</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2.1.1. Mạch điện điều khiển</w:t>
      </w:r>
    </w:p>
    <w:p w:rsidR="000D0A43" w:rsidRPr="007767C4" w:rsidRDefault="000D0A43" w:rsidP="00A75B19">
      <w:pPr>
        <w:spacing w:before="120"/>
        <w:ind w:left="360"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2.1.2. Mạch điện động lực</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2.2. Hoạt động</w:t>
      </w:r>
    </w:p>
    <w:p w:rsidR="000D0A43" w:rsidRPr="007767C4" w:rsidRDefault="000D0A43" w:rsidP="00A75B19">
      <w:pPr>
        <w:jc w:val="both"/>
        <w:rPr>
          <w:rFonts w:ascii="Times New Roman" w:hAnsi="Times New Roman" w:cs="Times New Roman"/>
          <w:i/>
          <w:iCs/>
          <w:color w:val="000000"/>
          <w:sz w:val="26"/>
          <w:szCs w:val="26"/>
        </w:rPr>
      </w:pPr>
      <w:r w:rsidRPr="007767C4">
        <w:rPr>
          <w:rFonts w:ascii="Times New Roman" w:hAnsi="Times New Roman" w:cs="Times New Roman"/>
          <w:i/>
          <w:iCs/>
          <w:color w:val="000000"/>
          <w:sz w:val="26"/>
          <w:szCs w:val="26"/>
        </w:rPr>
        <w:t>Kiểm tra</w:t>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rPr>
        <w:tab/>
      </w:r>
      <w:r w:rsidRPr="007767C4">
        <w:rPr>
          <w:rFonts w:ascii="Times New Roman" w:hAnsi="Times New Roman" w:cs="Times New Roman"/>
          <w:i/>
          <w:iCs/>
          <w:color w:val="000000"/>
          <w:sz w:val="26"/>
          <w:szCs w:val="26"/>
          <w:lang w:val="pt-BR"/>
        </w:rPr>
        <w:t>Thời gian: 2</w:t>
      </w: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i/>
          <w:iCs/>
          <w:color w:val="000000"/>
          <w:sz w:val="26"/>
          <w:szCs w:val="26"/>
          <w:lang w:val="pt-BR"/>
        </w:rPr>
        <w:t>giờ</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Phần 2: Lắp ðặt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 xml:space="preserve">Bài 3: Lắp ðặt máy nén  </w:t>
      </w:r>
      <w:r w:rsidRPr="007767C4">
        <w:rPr>
          <w:rFonts w:ascii="Times New Roman" w:hAnsi="Times New Roman" w:cs="Times New Roman"/>
          <w:b/>
          <w:bCs/>
          <w:sz w:val="26"/>
          <w:szCs w:val="26"/>
          <w:lang w:val="sv-SE"/>
        </w:rPr>
        <w:tab/>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lắp ðặt máy nén của hệ thống máy lạnh công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Nêu ðýợc các loại máy nén của các hệ thống máy lạnh công nghiệp thýờng gặp. Lắp ðặt ðýợc máy nén của hệ thống máy lạnh công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3.1. Các yêu cầu chung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3.2. Lắp ðặt khung, bệ ðỡ</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3.2.1. Lắp khung, bệ ðỡ máy </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3.2.2. Chống rung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3.3. Lắp máy nén </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3.3.1. Cãn chỉnh, cố ðịnh máy nén</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3.3.2. Kết nối phụ kiện</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4: Lắp ðặt thiết bị trao ðổi nhiệt</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3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lắp ðặt thiết bị trao ðổi nhiệt của hệ thống máy lạnh công nghiệp .</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Nêu ðýợc các loại thiết bị trao ðổi nhiệt của các hệ thống máy lạnh công nghiệp thýờng gặp.</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Lắp ðặt ðýợc thiết bị trao ðổi nhiệt của hệ thống máy lạnh công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4.1. Các yêu cầu chung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4.2. Lắp ðặt thiết bị ngýng tụ</w:t>
      </w:r>
    </w:p>
    <w:p w:rsidR="000D0A43" w:rsidRPr="007767C4" w:rsidRDefault="000D0A43" w:rsidP="00A75B19">
      <w:pPr>
        <w:spacing w:before="120"/>
        <w:ind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4.2.1. Thiết bị ngýng tụ trao ðổi nhiệt với không khí</w:t>
      </w:r>
    </w:p>
    <w:p w:rsidR="000D0A43" w:rsidRPr="007767C4" w:rsidRDefault="000D0A43" w:rsidP="00A75B19">
      <w:pPr>
        <w:spacing w:before="120"/>
        <w:ind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4.2.2. Thiết bị ngýng tụ trao ðổi nhiệt với nýớc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4.3. Lắp ðặt thiết bị bay hõi</w:t>
      </w:r>
    </w:p>
    <w:p w:rsidR="000D0A43" w:rsidRPr="007767C4" w:rsidRDefault="000D0A43" w:rsidP="00A75B19">
      <w:pPr>
        <w:spacing w:before="120"/>
        <w:ind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4.3.1. Thiết bị bay hõi trao ðổi nhiệt với không khí</w:t>
      </w:r>
    </w:p>
    <w:p w:rsidR="000D0A43" w:rsidRPr="007767C4" w:rsidRDefault="000D0A43" w:rsidP="00A75B19">
      <w:pPr>
        <w:spacing w:before="120"/>
        <w:ind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4.3.2. Thiết bị bay hõi trao ðổi nhiệt với nýớc</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 xml:space="preserve">Bài </w:t>
      </w:r>
      <w:r>
        <w:rPr>
          <w:rFonts w:ascii="Times New Roman" w:hAnsi="Times New Roman" w:cs="Times New Roman"/>
          <w:b/>
          <w:bCs/>
          <w:sz w:val="26"/>
          <w:szCs w:val="26"/>
          <w:lang w:val="sv-SE"/>
        </w:rPr>
        <w:t>4.</w:t>
      </w:r>
      <w:r w:rsidRPr="007767C4">
        <w:rPr>
          <w:rFonts w:ascii="Times New Roman" w:hAnsi="Times New Roman" w:cs="Times New Roman"/>
          <w:b/>
          <w:bCs/>
          <w:sz w:val="26"/>
          <w:szCs w:val="26"/>
          <w:lang w:val="sv-SE"/>
        </w:rPr>
        <w:t xml:space="preserve">: Lắp ðặt thiết bị tiết lýu </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2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lắp ðặt thiết bị tiết lýu của hệ thống máy lạnh công nghiệp. Nêu ðýợc các loại thiết bị tiết lýu của các hệ thống máy lạnh công nghiệp thýờng gặp.</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Lắp ðặt ðýợc thiết bị tiết lýu của hệ thống máy lạnh công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.1. Các yêu cầu chung </w:t>
      </w:r>
    </w:p>
    <w:p w:rsidR="000D0A43" w:rsidRPr="007767C4" w:rsidRDefault="000D0A43" w:rsidP="00A75B19">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7767C4">
        <w:rPr>
          <w:rFonts w:ascii="Times New Roman" w:hAnsi="Times New Roman" w:cs="Times New Roman"/>
          <w:sz w:val="26"/>
          <w:szCs w:val="26"/>
          <w:lang w:val="sv-SE"/>
        </w:rPr>
        <w:t>.2. Xác ðịnh thông số của thiết bị tiết lýu</w:t>
      </w:r>
    </w:p>
    <w:p w:rsidR="000D0A43" w:rsidRPr="007767C4" w:rsidRDefault="000D0A43" w:rsidP="00A75B19">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7767C4">
        <w:rPr>
          <w:rFonts w:ascii="Times New Roman" w:hAnsi="Times New Roman" w:cs="Times New Roman"/>
          <w:sz w:val="26"/>
          <w:szCs w:val="26"/>
          <w:lang w:val="sv-SE"/>
        </w:rPr>
        <w:t>.3. Lắp ðặt thiết bị tiết lýu</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6: Lắp ðặt ðýờng ống</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t xml:space="preserve"> </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lắp ðặt các loại ðýờng ống của hệ thống máy lạnh công nghiệp .</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Nêu ðýợc các loại ðýờng ống của các hệ thống máy lạnh công nghiệp thýờng gặp. Lắp ðặt ðýợc các loại ðýờng ống của hệ thống máy lạnh công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6.1. Các loại ðýờng ống trong hệ thống máy lạnh công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6.2. Lắp ðặt ðýờng ống dẫn môi chất</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6.2.1. Tính chọn kích thýớc ðýờng ống</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6.2.2. Lắp ðặt theo bảo vẽ</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6.2.3. Bảo ôn ðýờng ống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6.3. Lắp ðặt ðýờng ống nýớc lạnh</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6.3.1. Tính chọn kích thýớc ðýờng ống</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6.3.2. Lắp ðặt theo bảo vẽ</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6.3.3. Bảo ôn ðýờng ống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6.4. Lắp ðặt ðýờng ống nýớc ngýng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Lắp ðặt ðýờng ống xả bãng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6.6. Lắp ðặt ðýờng ống nýớc nóng</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7: Lắp ðặt thiết bị ðiện</w:t>
      </w:r>
      <w:r w:rsidRPr="007767C4">
        <w:rPr>
          <w:rFonts w:ascii="Times New Roman" w:hAnsi="Times New Roman" w:cs="Times New Roman"/>
          <w:sz w:val="26"/>
          <w:szCs w:val="26"/>
          <w:lang w:val="sv-SE"/>
        </w:rPr>
        <w:tab/>
        <w:t xml:space="preserve"> </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lắp ðặt các loại thiết bị ðiện của hệ thống máy lạnh công nghiệp .</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Nêu ðýợc các loại thiết bị ðiện của các hệ thống máy lạnh công nghiệp thýờng gặp.</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Lắp ðặt ðýợc các loại thiết bị ðiện của hệ thống máy lạnh công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7.1. Lắp ðặt thiết bị ðiện ðiều khiển, ðo kiểm, tự ðộng</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7.1.1. Kiểm tra thiết bị</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7.1.2. Lắp ðặt theo bảo vẽ</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7.1.3. Kiểm tra</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7.2. Lắp ðặt thiết bị ðiện ðộng lực</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7.2.1. Kiểm tra thiết bị</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7.2.2. Lắp ðặt theo bảo vẽ</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7.2.3. Kiểm tra</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7.3. Lắp ðặt ðýờng dây, cáp ðiện</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7.3.1. Tính chọn tiết diện dây, cáp ðiện</w:t>
      </w:r>
    </w:p>
    <w:p w:rsidR="000D0A43" w:rsidRPr="007767C4" w:rsidRDefault="000D0A43" w:rsidP="00A75B19">
      <w:pPr>
        <w:spacing w:before="120"/>
        <w:ind w:firstLine="27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7.3.2. Lắp ðặt theo bảo vẽ</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8: Lắp ðặt thiết bị phụ</w:t>
      </w:r>
      <w:r w:rsidRPr="007767C4">
        <w:rPr>
          <w:rFonts w:ascii="Times New Roman" w:hAnsi="Times New Roman" w:cs="Times New Roman"/>
          <w:sz w:val="26"/>
          <w:szCs w:val="26"/>
          <w:lang w:val="sv-SE"/>
        </w:rPr>
        <w:t xml:space="preserve"> </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lắp ðặt các loại thiết bị phụ của hệ thống máy lạnh công nghiệp .</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Nêu ðýợc các loại thiết bị phụ của các hệ thống máy lạnh công nghiệp thýờng gặp.</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Lắp ðặt ðýợc các loại thiết bị phụ của hệ thống máy lạnh công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8.1. Lắp ðặt bõm</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8.1.1. Tính chọn bõm</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8.2.2. Lắp ðặt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8.1.3. Hoàn thiện, chạy thử</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8.2. Lắp ðặt quạt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8.2.1. Tính chọn quạt gió</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8.2.2. Lắp ðặt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8.2.3. Hoàn thiện, chạy thử</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8.3. Lắp ðặt tháp giải nhiệt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8.3.1. Tính chọn tháp giải nhiệt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8.3.2. Lắp ðặt tháp</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8.3.3. Lắp ðặt ðýờng nýớc bổ sung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8.3.4. Hoàn thiện, chạy thử</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8.4. Lắp ðặt các bình tách dầu, tách lỏng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8.</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Lắp ðặt các bình chứa</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9: Lắp ðặt kho, bể lạnh</w:t>
      </w:r>
      <w:r w:rsidRPr="007767C4">
        <w:rPr>
          <w:rFonts w:ascii="Times New Roman" w:hAnsi="Times New Roman" w:cs="Times New Roman"/>
          <w:sz w:val="26"/>
          <w:szCs w:val="26"/>
          <w:lang w:val="sv-SE"/>
        </w:rPr>
        <w:t xml:space="preserve"> </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gian:3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lắp ðặt các loại kho lạnh, bể lạnh của hệ thống máy lạnh công nghiệp .</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Nêu ðýợc các loại kho lạnh, bể lạnh của các hệ thống máy lạnh công nghiệp thýờng gặp.</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Lắp ðặt ðýợc các loại kho lạnh, bể lạnh của hệ thống máy lạnh công nghiệp</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9.1. Tính chọn</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9.1.1. Kết cấu</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9.1.2. Phýõng pháp bảo ôn</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9.2. Lắp ðặt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9.2.1. Chuẩn bị các ðiều kiện</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9.2.2. Lắp ðặt khung, giá</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9.2.3. Bảo ôn</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9.2.4. Lắp ðặt các thiết bị phụ</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9.3. Hoàn thiện</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9.3.1. Phần bao che, bảo vệ</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9.3.2. Kiểm tra ðộ kín</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Kiểm tra</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2 giờ</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Phần 3 Hiệu chỉnh, vận hành</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Bài 10: Thử kín hệ thống</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 xml:space="preserve"> </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trình tự thử kín hệ thống máy lạnh công nghiệp .</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Thử kín ðýợc các loại hệ thống máy lạnh công nghiệp ðạt yêu cầu kỹ thuật.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10.1. Chuẩn bị</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10.2. Thử kín các thiết bị</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10.3. Thử kín các hệ thống ðýờng ống</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10.4. Thử kín toàn hệ thống</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 xml:space="preserve">Bài 11: Hút chân không, nạp ga hệ thống </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 xml:space="preserve">Thời gian: </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Trình bày ðýợc trình tự hút chân không, nạp ga hệ thống máy lạnh công nghiệp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Hút chân không, nạp ga ðýợc các loại hệ thống máy lạnh công nghiệp ðạt yêu cầu kỹ thuật.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11.1. Chuẩn bị</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11.2. Thực hiện theo trình tự</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11.3. Kiểm tra lýợng ga nạp</w:t>
      </w:r>
    </w:p>
    <w:p w:rsidR="000D0A43" w:rsidRPr="007767C4" w:rsidRDefault="000D0A43" w:rsidP="00A75B19">
      <w:pPr>
        <w:spacing w:before="120"/>
        <w:jc w:val="both"/>
        <w:rPr>
          <w:rFonts w:ascii="Times New Roman" w:hAnsi="Times New Roman" w:cs="Times New Roman"/>
          <w:sz w:val="26"/>
          <w:szCs w:val="26"/>
          <w:lang w:val="sv-SE"/>
        </w:rPr>
      </w:pP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 xml:space="preserve">Bài 12: Vận hành hệ thống </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3 giờ</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Trình bày ðýợc các nội dung cần thực hiện khi hoàn thiện lắp ðặt hệ thống máy lạnh công nghiệp .</w:t>
      </w:r>
      <w:r w:rsidRPr="007767C4">
        <w:rPr>
          <w:rFonts w:ascii="Times New Roman" w:hAnsi="Times New Roman" w:cs="Times New Roman"/>
          <w:sz w:val="26"/>
          <w:szCs w:val="26"/>
          <w:lang w:val="sv-SE"/>
        </w:rPr>
        <w:tab/>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Thực hiện ðýợc công tác hoàn thiện các loại hệ thống máy lạnh công nghiệp ðạt yêu cầu kỹ thuật, mỹ thuật.</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Rèn luyện thái ðộ nghiêm túc trong công việc.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12.1. Gá lắp, cãn chỉnh.</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12.2. Vận hành, ðo kiểm các thông số.</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Kiểm tra</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2 giờ</w:t>
      </w:r>
    </w:p>
    <w:p w:rsidR="000D0A43" w:rsidRPr="007767C4" w:rsidRDefault="000D0A43" w:rsidP="00A75B19">
      <w:pPr>
        <w:spacing w:before="120"/>
        <w:jc w:val="both"/>
        <w:rPr>
          <w:rFonts w:ascii="Times New Roman" w:hAnsi="Times New Roman" w:cs="Times New Roman"/>
          <w:b/>
          <w:bCs/>
          <w:sz w:val="26"/>
          <w:szCs w:val="26"/>
          <w:lang w:val="sv-SE"/>
        </w:rPr>
      </w:pP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IV. Điều kiện thực hiện môn học: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1. Phòng học chuyên môn hóa/nhà xưởng:</w:t>
      </w:r>
      <w:r w:rsidRPr="007767C4">
        <w:rPr>
          <w:rFonts w:ascii="Times New Roman" w:hAnsi="Times New Roman" w:cs="Times New Roman"/>
          <w:color w:val="000000"/>
          <w:sz w:val="26"/>
          <w:szCs w:val="26"/>
        </w:rPr>
        <w:t xml:space="preserve"> Dùng cho một lớp thực hành 18 học sinh.</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Trang thiết bị, máy móc:</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Mô hình máy lạnh </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Hệ thống lạnh kho lạnh, tủ đông.</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Hệ thống máy ðá cây</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Máy hút chân không</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Máy nén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 Dụng cụ, học liệu, vật tý:</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Timer, công tắc tơ, rơ le</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Ðèn hàn ôxi</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Bộ ðồ cõ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Ống ðồng các cỡ</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Que hàn</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Bãng dính cách ðiện</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Gas các loại </w:t>
      </w:r>
    </w:p>
    <w:p w:rsidR="000D0A43" w:rsidRPr="007767C4" w:rsidRDefault="000D0A43" w:rsidP="00A75B19">
      <w:pPr>
        <w:spacing w:before="120"/>
        <w:ind w:left="90" w:firstLine="360"/>
        <w:jc w:val="both"/>
        <w:rPr>
          <w:rFonts w:ascii="Times New Roman" w:hAnsi="Times New Roman" w:cs="Times New Roman"/>
          <w:b/>
          <w:bCs/>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Tài liệu tham khảo</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 xml:space="preserve">V. Nội dung và phương pháp, đánh giá: </w:t>
      </w:r>
    </w:p>
    <w:p w:rsidR="000D0A43" w:rsidRPr="007767C4" w:rsidRDefault="000D0A43" w:rsidP="00A75B19">
      <w:pPr>
        <w:spacing w:before="120"/>
        <w:ind w:firstLine="340"/>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1. Nội dung: </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Kiến thức:</w:t>
      </w:r>
      <w:r w:rsidRPr="007767C4">
        <w:rPr>
          <w:rFonts w:ascii="Times New Roman" w:hAnsi="Times New Roman" w:cs="Times New Roman"/>
          <w:sz w:val="26"/>
          <w:szCs w:val="26"/>
        </w:rPr>
        <w:t xml:space="preserve"> </w:t>
      </w:r>
      <w:r w:rsidRPr="007767C4">
        <w:rPr>
          <w:rFonts w:ascii="Times New Roman" w:hAnsi="Times New Roman" w:cs="Times New Roman"/>
          <w:sz w:val="26"/>
          <w:szCs w:val="26"/>
          <w:lang w:val="sv-SE"/>
        </w:rPr>
        <w:tab/>
        <w:t>+Trình bày cấu tạo, phân loại, nguyên lý làm việc của máy lạnh thýõng nghiệp.</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Kỹ năng:</w:t>
      </w:r>
      <w:r w:rsidRPr="007767C4">
        <w:rPr>
          <w:rFonts w:ascii="Times New Roman" w:hAnsi="Times New Roman" w:cs="Times New Roman"/>
          <w:sz w:val="26"/>
          <w:szCs w:val="26"/>
        </w:rPr>
        <w:t xml:space="preserve"> </w:t>
      </w:r>
      <w:r w:rsidRPr="007767C4">
        <w:rPr>
          <w:rFonts w:ascii="Times New Roman" w:hAnsi="Times New Roman" w:cs="Times New Roman"/>
          <w:sz w:val="26"/>
          <w:szCs w:val="26"/>
          <w:lang w:val="sv-SE"/>
        </w:rPr>
        <w:tab/>
        <w:t>+ Thực hiện quy trình lắp ðặt các máy lạnh thýõng nghiệp ðạt yêu cầu kỹ thuật, công nghệ, an toàn cho ngýời và thiết bị, ðạt nãng suất;</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Thực hiện quy trình bảo trì, bảo dýỡng các máy lạnh thýõng nghiệp ðạt yêu cầu kỹ thuật, công nghệ, an toàn cho ngýời và thiết bị, ðạt nãng suất;</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Hiệu chỉnh các thông số kỹ thuật của các máy lạnh thýõng nghiệp ðảm bảo ðạt yêu cầu kỹ thuật, công nghệ, an toàn cho ngýời và thiết bị.</w:t>
      </w:r>
      <w:r w:rsidRPr="007767C4">
        <w:rPr>
          <w:rFonts w:ascii="Times New Roman" w:hAnsi="Times New Roman" w:cs="Times New Roman"/>
          <w:sz w:val="26"/>
          <w:szCs w:val="26"/>
          <w:lang w:val="sv-SE"/>
        </w:rPr>
        <w:tab/>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Năng lực tự chủ và trách nhiệm:</w:t>
      </w:r>
      <w:r w:rsidRPr="007767C4">
        <w:rPr>
          <w:rFonts w:ascii="Times New Roman" w:hAnsi="Times New Roman" w:cs="Times New Roman"/>
          <w:sz w:val="26"/>
          <w:szCs w:val="26"/>
        </w:rPr>
        <w:t xml:space="preserve"> </w:t>
      </w:r>
      <w:r w:rsidRPr="007767C4">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w:t>
      </w:r>
      <w:r w:rsidRPr="007767C4">
        <w:rPr>
          <w:rFonts w:ascii="Times New Roman" w:hAnsi="Times New Roman" w:cs="Times New Roman"/>
          <w:sz w:val="26"/>
          <w:szCs w:val="26"/>
          <w:lang w:val="sv-SE"/>
        </w:rPr>
        <w:tab/>
        <w:t>+ Tổ chức nõi làm việc ngãn nắp, khoa học.</w:t>
      </w:r>
    </w:p>
    <w:p w:rsidR="000D0A43" w:rsidRPr="007767C4" w:rsidRDefault="000D0A43" w:rsidP="00A75B19">
      <w:pPr>
        <w:spacing w:before="12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Phương pháp: Ðánh giá bằng bài tập thực hành</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VI. Hướng dẫn thực hiện môn học:</w:t>
      </w:r>
    </w:p>
    <w:p w:rsidR="000D0A43" w:rsidRPr="007767C4" w:rsidRDefault="000D0A43" w:rsidP="00A75B19">
      <w:pPr>
        <w:ind w:firstLine="426"/>
        <w:jc w:val="both"/>
        <w:rPr>
          <w:rFonts w:ascii="Times New Roman" w:hAnsi="Times New Roman" w:cs="Times New Roman"/>
          <w:i/>
          <w:iCs/>
          <w:color w:val="000000"/>
          <w:sz w:val="26"/>
          <w:szCs w:val="26"/>
          <w:lang w:val="es-ES"/>
        </w:rPr>
      </w:pPr>
      <w:r w:rsidRPr="007767C4">
        <w:rPr>
          <w:rFonts w:ascii="Times New Roman" w:hAnsi="Times New Roman" w:cs="Times New Roman"/>
          <w:sz w:val="26"/>
          <w:szCs w:val="26"/>
          <w:lang w:val="sv-SE"/>
        </w:rPr>
        <w:t xml:space="preserve">1. Phạm vi áp dụng môn học: </w:t>
      </w:r>
      <w:r w:rsidRPr="007767C4">
        <w:rPr>
          <w:rFonts w:ascii="Times New Roman" w:hAnsi="Times New Roman" w:cs="Times New Roman"/>
          <w:color w:val="000000"/>
          <w:sz w:val="26"/>
          <w:szCs w:val="26"/>
          <w:lang w:val="es-ES"/>
        </w:rPr>
        <w:t>để giảng dạy cho trình độ đào tạo Cao đẳng nghề ngành công nghệ kỹ thuật nhiệt.</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2. Hướng dẫn về phương pháp giảng dạy, học tập môn học: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Giáo viên trýớc khi dạy cần phải cãn cứ vào mục tiêu và nội dung của từng bài học, chọn phýõng pháp giảng dạy phù hợp, ðặc biệt quan tâm phýõng pháp dạy học tích cực ðể ngýời học có thể tham gia xây dựng bài học. Ngoài phýõng tiện giảng dạy truyền thống, nếu có ðiều kiện giáo viên nên sử dụng máy chiếu projector, laptop, và các phần mềm minh họa nhằm làm rõ và sinh ðộng nội dung bài học.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Ðối với các giờ thực hành, giáo viên cần chuẩn bị ðầy ðủ vật tý, dụng cụ và phýõng tiện và xýởng trýờng một cách ðầy ðủ. </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Cuối mỗi buổi học, cần có sự ðánh giá nhận xét kết quả buổi học.3. Những trọng tâm cần chú ý:</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4. Tài liệu tham khảo:</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Khoa học Kỹ thuật, Hà Nội</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[2] Nguyễn Ðức Lợi, Phạm Vãn Tùy (2007), Tủ lạnh, máy kem, máy ðá, máy ðiều hòa nhiệt ðộ, NXB Khoa học Kỹ thuật, Hà Nội</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[3] Nguyễn Ðức Lợi, Phạm Vãn Tùy, Ðinh Vãn Thuận (2007), Kỹ thuật lạnh ứng dụng, NXB Khoa học Kỹ thuật, Hà Nội.</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CHƯƠNG TRÌNH HỌC PHẦN</w:t>
      </w:r>
    </w:p>
    <w:p w:rsidR="000D0A43" w:rsidRPr="007767C4" w:rsidRDefault="000D0A43" w:rsidP="00A75B19">
      <w:pPr>
        <w:jc w:val="center"/>
        <w:rPr>
          <w:rFonts w:ascii="Times New Roman" w:hAnsi="Times New Roman" w:cs="Times New Roman"/>
          <w:i/>
          <w:iCs/>
          <w:sz w:val="26"/>
          <w:szCs w:val="26"/>
          <w:lang w:val="pt-BR"/>
        </w:rPr>
      </w:pPr>
    </w:p>
    <w:p w:rsidR="000D0A43" w:rsidRPr="007767C4" w:rsidRDefault="000D0A43" w:rsidP="00A75B19">
      <w:pPr>
        <w:keepNext/>
        <w:spacing w:after="60"/>
        <w:jc w:val="both"/>
        <w:outlineLvl w:val="0"/>
        <w:rPr>
          <w:rFonts w:ascii="Times New Roman" w:hAnsi="Times New Roman" w:cs="Times New Roman"/>
          <w:b/>
          <w:bCs/>
          <w:color w:val="000000"/>
          <w:kern w:val="32"/>
          <w:sz w:val="26"/>
          <w:szCs w:val="26"/>
          <w:lang w:val="nb-NO"/>
        </w:rPr>
      </w:pPr>
      <w:r w:rsidRPr="007767C4">
        <w:rPr>
          <w:rFonts w:ascii="Times New Roman" w:hAnsi="Times New Roman" w:cs="Times New Roman"/>
          <w:b/>
          <w:bCs/>
          <w:sz w:val="26"/>
          <w:szCs w:val="26"/>
          <w:lang w:val="pt-BR"/>
        </w:rPr>
        <w:t>Tên học phần</w:t>
      </w:r>
      <w:r w:rsidRPr="007767C4">
        <w:rPr>
          <w:rFonts w:ascii="Times New Roman" w:hAnsi="Times New Roman" w:cs="Times New Roman"/>
          <w:sz w:val="26"/>
          <w:szCs w:val="26"/>
          <w:lang w:val="pt-BR"/>
        </w:rPr>
        <w:t xml:space="preserve">: </w:t>
      </w:r>
      <w:r w:rsidRPr="007767C4">
        <w:rPr>
          <w:rFonts w:ascii="Times New Roman" w:hAnsi="Times New Roman" w:cs="Times New Roman"/>
          <w:b/>
          <w:bCs/>
          <w:color w:val="000000"/>
          <w:kern w:val="32"/>
          <w:sz w:val="26"/>
          <w:szCs w:val="26"/>
          <w:lang w:val="nb-NO"/>
        </w:rPr>
        <w:t>THỰC TẬP TỐT NGHIỆP</w:t>
      </w:r>
    </w:p>
    <w:p w:rsidR="000D0A43" w:rsidRPr="007767C4" w:rsidRDefault="000D0A43" w:rsidP="00A75B19">
      <w:pPr>
        <w:spacing w:before="120" w:line="288" w:lineRule="auto"/>
        <w:jc w:val="both"/>
        <w:outlineLvl w:val="0"/>
        <w:rPr>
          <w:rFonts w:ascii="Times New Roman" w:hAnsi="Times New Roman" w:cs="Times New Roman"/>
          <w:color w:val="FF0000"/>
          <w:sz w:val="26"/>
          <w:szCs w:val="26"/>
          <w:lang w:val="pt-BR"/>
        </w:rPr>
      </w:pPr>
      <w:r w:rsidRPr="007767C4">
        <w:rPr>
          <w:rFonts w:ascii="Times New Roman" w:hAnsi="Times New Roman" w:cs="Times New Roman"/>
          <w:b/>
          <w:bCs/>
          <w:sz w:val="26"/>
          <w:szCs w:val="26"/>
          <w:lang w:val="pt-BR"/>
        </w:rPr>
        <w:t>Mã học phần</w:t>
      </w:r>
      <w:r w:rsidRPr="007767C4">
        <w:rPr>
          <w:rFonts w:ascii="Times New Roman" w:hAnsi="Times New Roman" w:cs="Times New Roman"/>
          <w:sz w:val="26"/>
          <w:szCs w:val="26"/>
          <w:lang w:val="pt-BR"/>
        </w:rPr>
        <w:t>:</w:t>
      </w:r>
    </w:p>
    <w:p w:rsidR="000D0A43" w:rsidRPr="007767C4" w:rsidRDefault="000D0A43" w:rsidP="00A75B19">
      <w:pPr>
        <w:spacing w:before="1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Thời gian thực hiện học phần: 270</w:t>
      </w:r>
      <w:r w:rsidRPr="007767C4">
        <w:rPr>
          <w:rFonts w:ascii="Times New Roman" w:hAnsi="Times New Roman" w:cs="Times New Roman"/>
          <w:sz w:val="26"/>
          <w:szCs w:val="26"/>
          <w:lang w:val="pt-BR"/>
        </w:rPr>
        <w:t xml:space="preserve"> giờ; </w:t>
      </w:r>
    </w:p>
    <w:p w:rsidR="000D0A43" w:rsidRPr="007767C4" w:rsidRDefault="000D0A43" w:rsidP="00A75B19">
      <w:pPr>
        <w:pStyle w:val="ListParagraph"/>
        <w:numPr>
          <w:ilvl w:val="0"/>
          <w:numId w:val="8"/>
        </w:numPr>
        <w:tabs>
          <w:tab w:val="left" w:pos="397"/>
        </w:tabs>
        <w:spacing w:before="120"/>
        <w:ind w:left="0" w:firstLine="17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Vị trí, tính chất của học phần:</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Vị trí: ðýợc bố trí trýớc khi thi tốt nghiệp cuối khóa học.</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Tính chất:</w:t>
      </w:r>
      <w:r w:rsidRPr="007767C4">
        <w:rPr>
          <w:rFonts w:ascii="Times New Roman" w:hAnsi="Times New Roman" w:cs="Times New Roman"/>
          <w:sz w:val="26"/>
          <w:szCs w:val="26"/>
        </w:rPr>
        <w:t xml:space="preserve"> </w:t>
      </w:r>
      <w:r w:rsidRPr="007767C4">
        <w:rPr>
          <w:rFonts w:ascii="Times New Roman" w:hAnsi="Times New Roman" w:cs="Times New Roman"/>
          <w:sz w:val="26"/>
          <w:szCs w:val="26"/>
          <w:lang w:val="pt-BR"/>
        </w:rPr>
        <w:t>chuyên môn nghề bắt buộc.</w:t>
      </w:r>
    </w:p>
    <w:p w:rsidR="000D0A43" w:rsidRPr="007767C4" w:rsidRDefault="000D0A43" w:rsidP="00A75B19">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Mục tiêu học phần:</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Kiến thức:</w:t>
      </w:r>
    </w:p>
    <w:p w:rsidR="000D0A43" w:rsidRPr="007767C4" w:rsidRDefault="000D0A43" w:rsidP="00A75B19">
      <w:pPr>
        <w:pStyle w:val="ListParagraph"/>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 Giúp cho sinh viên tổng hợp toàn bộ kiến thức theo chýõng trình ðã học bao gồm các môn chuyên ngành và cõ sở ngành.</w:t>
      </w:r>
    </w:p>
    <w:p w:rsidR="000D0A43" w:rsidRPr="007767C4" w:rsidRDefault="000D0A43" w:rsidP="00A75B19">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Kỹ năng:  </w:t>
      </w:r>
    </w:p>
    <w:p w:rsidR="000D0A43" w:rsidRPr="007767C4" w:rsidRDefault="000D0A43" w:rsidP="00A75B19">
      <w:pPr>
        <w:pStyle w:val="ListParagraph"/>
        <w:tabs>
          <w:tab w:val="left" w:pos="630"/>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Nâng cao ðýợc nhận thức nghề nghiệp, vận dụng kiến thức lý thuyết và tay nghề cõ bản ðã học vào thực tế, nâng cao trình ðộ tay nghề chuyên môn, có kinh nghiệm ðáp ứng nhu cầu cho các doanh nghiệp khi ra trýờng; </w:t>
      </w:r>
    </w:p>
    <w:p w:rsidR="000D0A43" w:rsidRPr="007767C4" w:rsidRDefault="000D0A43" w:rsidP="00A75B19">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Năng lực tự chủ và trách nhiệm: </w:t>
      </w:r>
    </w:p>
    <w:p w:rsidR="000D0A43" w:rsidRPr="007767C4" w:rsidRDefault="000D0A43" w:rsidP="00A75B19">
      <w:pPr>
        <w:pStyle w:val="ListParagraph"/>
        <w:tabs>
          <w:tab w:val="left" w:pos="709"/>
        </w:tabs>
        <w:spacing w:before="120"/>
        <w:ind w:left="90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Cẩn thận ,kiên trì, làm việc nhóm và có trách nhiệm với công việc ðýợc giao;</w:t>
      </w:r>
    </w:p>
    <w:p w:rsidR="000D0A43" w:rsidRPr="007767C4" w:rsidRDefault="000D0A43" w:rsidP="00A75B19">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Nội dung học phần:</w:t>
      </w:r>
    </w:p>
    <w:p w:rsidR="000D0A43" w:rsidRPr="007767C4" w:rsidRDefault="000D0A43" w:rsidP="00A75B19">
      <w:pPr>
        <w:pStyle w:val="ListParagraph"/>
        <w:numPr>
          <w:ilvl w:val="1"/>
          <w:numId w:val="2"/>
        </w:numPr>
        <w:tabs>
          <w:tab w:val="left" w:pos="709"/>
        </w:tabs>
        <w:spacing w:before="120"/>
        <w:ind w:left="0" w:firstLine="42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9"/>
        <w:gridCol w:w="4387"/>
        <w:gridCol w:w="840"/>
        <w:gridCol w:w="972"/>
        <w:gridCol w:w="1112"/>
        <w:gridCol w:w="1121"/>
      </w:tblGrid>
      <w:tr w:rsidR="000D0A43" w:rsidRPr="007767C4" w:rsidTr="000A4659">
        <w:trPr>
          <w:trHeight w:val="466"/>
          <w:jc w:val="center"/>
        </w:trPr>
        <w:tc>
          <w:tcPr>
            <w:tcW w:w="624" w:type="dxa"/>
            <w:vMerge w:val="restart"/>
            <w:vAlign w:val="center"/>
          </w:tcPr>
          <w:p w:rsidR="000D0A43" w:rsidRPr="007767C4" w:rsidRDefault="000D0A43" w:rsidP="00362918">
            <w:pPr>
              <w:jc w:val="center"/>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Số</w:t>
            </w:r>
          </w:p>
          <w:p w:rsidR="000D0A43" w:rsidRPr="007767C4" w:rsidRDefault="000D0A43" w:rsidP="00362918">
            <w:pPr>
              <w:jc w:val="center"/>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TT</w:t>
            </w:r>
          </w:p>
        </w:tc>
        <w:tc>
          <w:tcPr>
            <w:tcW w:w="4658" w:type="dxa"/>
            <w:vMerge w:val="restart"/>
            <w:vAlign w:val="center"/>
          </w:tcPr>
          <w:p w:rsidR="000D0A43" w:rsidRPr="007767C4" w:rsidRDefault="000D0A43" w:rsidP="00362918">
            <w:pPr>
              <w:jc w:val="center"/>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Tên các bài trong mô đun</w:t>
            </w:r>
          </w:p>
          <w:p w:rsidR="000D0A43" w:rsidRPr="007767C4" w:rsidRDefault="000D0A43" w:rsidP="00362918">
            <w:pPr>
              <w:jc w:val="center"/>
              <w:rPr>
                <w:rFonts w:ascii="Times New Roman" w:hAnsi="Times New Roman" w:cs="Times New Roman"/>
                <w:b/>
                <w:bCs/>
                <w:sz w:val="26"/>
                <w:szCs w:val="26"/>
                <w:lang w:val="pt-BR"/>
              </w:rPr>
            </w:pPr>
          </w:p>
        </w:tc>
        <w:tc>
          <w:tcPr>
            <w:tcW w:w="3769" w:type="dxa"/>
            <w:gridSpan w:val="4"/>
          </w:tcPr>
          <w:p w:rsidR="000D0A43" w:rsidRPr="007767C4" w:rsidRDefault="000D0A43" w:rsidP="00362918">
            <w:pPr>
              <w:jc w:val="center"/>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Thời gian</w:t>
            </w:r>
          </w:p>
        </w:tc>
      </w:tr>
      <w:tr w:rsidR="000D0A43" w:rsidRPr="007767C4" w:rsidTr="000A4659">
        <w:trPr>
          <w:trHeight w:val="467"/>
          <w:jc w:val="center"/>
        </w:trPr>
        <w:tc>
          <w:tcPr>
            <w:tcW w:w="624" w:type="dxa"/>
            <w:vMerge/>
          </w:tcPr>
          <w:p w:rsidR="000D0A43" w:rsidRPr="007767C4" w:rsidRDefault="000D0A43" w:rsidP="00362918">
            <w:pPr>
              <w:jc w:val="center"/>
              <w:rPr>
                <w:rFonts w:ascii="Times New Roman" w:hAnsi="Times New Roman" w:cs="Times New Roman"/>
                <w:b/>
                <w:bCs/>
                <w:sz w:val="26"/>
                <w:szCs w:val="26"/>
                <w:lang w:val="pt-BR"/>
              </w:rPr>
            </w:pPr>
          </w:p>
        </w:tc>
        <w:tc>
          <w:tcPr>
            <w:tcW w:w="4658" w:type="dxa"/>
            <w:vMerge/>
          </w:tcPr>
          <w:p w:rsidR="000D0A43" w:rsidRPr="007767C4" w:rsidRDefault="000D0A43" w:rsidP="00362918">
            <w:pPr>
              <w:jc w:val="center"/>
              <w:rPr>
                <w:rFonts w:ascii="Times New Roman" w:hAnsi="Times New Roman" w:cs="Times New Roman"/>
                <w:b/>
                <w:bCs/>
                <w:sz w:val="26"/>
                <w:szCs w:val="26"/>
                <w:lang w:val="pt-BR"/>
              </w:rPr>
            </w:pPr>
          </w:p>
        </w:tc>
        <w:tc>
          <w:tcPr>
            <w:tcW w:w="843" w:type="dxa"/>
          </w:tcPr>
          <w:p w:rsidR="000D0A43" w:rsidRPr="007767C4" w:rsidRDefault="000D0A43" w:rsidP="00362918">
            <w:pPr>
              <w:jc w:val="center"/>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Tổng số</w:t>
            </w:r>
          </w:p>
        </w:tc>
        <w:tc>
          <w:tcPr>
            <w:tcW w:w="976" w:type="dxa"/>
            <w:vAlign w:val="center"/>
          </w:tcPr>
          <w:p w:rsidR="000D0A43" w:rsidRPr="007767C4" w:rsidRDefault="000D0A43" w:rsidP="00362918">
            <w:pPr>
              <w:jc w:val="center"/>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Lý thuyết</w:t>
            </w:r>
          </w:p>
        </w:tc>
        <w:tc>
          <w:tcPr>
            <w:tcW w:w="806" w:type="dxa"/>
            <w:vAlign w:val="center"/>
          </w:tcPr>
          <w:p w:rsidR="000D0A43" w:rsidRPr="007767C4" w:rsidRDefault="000D0A43" w:rsidP="00412C4C">
            <w:pPr>
              <w:jc w:val="center"/>
              <w:rPr>
                <w:rFonts w:ascii="Times New Roman" w:hAnsi="Times New Roman" w:cs="Times New Roman"/>
                <w:b/>
                <w:bCs/>
                <w:sz w:val="26"/>
                <w:szCs w:val="26"/>
              </w:rPr>
            </w:pPr>
            <w:r w:rsidRPr="007767C4">
              <w:rPr>
                <w:rFonts w:ascii="Times New Roman" w:hAnsi="Times New Roman" w:cs="Times New Roman"/>
                <w:b/>
                <w:bCs/>
                <w:sz w:val="26"/>
                <w:szCs w:val="26"/>
              </w:rPr>
              <w:t>Thực hành / thực tập/ thí nghiệm/ bài tập/ thảo luận</w:t>
            </w:r>
          </w:p>
        </w:tc>
        <w:tc>
          <w:tcPr>
            <w:tcW w:w="1144" w:type="dxa"/>
          </w:tcPr>
          <w:p w:rsidR="000D0A43" w:rsidRPr="007767C4" w:rsidRDefault="000D0A43" w:rsidP="00362918">
            <w:pPr>
              <w:jc w:val="center"/>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Kiểm tra*</w:t>
            </w:r>
          </w:p>
        </w:tc>
      </w:tr>
      <w:tr w:rsidR="000D0A43" w:rsidRPr="007767C4" w:rsidTr="000A4659">
        <w:trPr>
          <w:trHeight w:val="467"/>
          <w:jc w:val="center"/>
        </w:trPr>
        <w:tc>
          <w:tcPr>
            <w:tcW w:w="624" w:type="dxa"/>
            <w:tcBorders>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lang w:val="pt-BR"/>
              </w:rPr>
              <w:t>1</w:t>
            </w:r>
          </w:p>
        </w:tc>
        <w:tc>
          <w:tcPr>
            <w:tcW w:w="4658" w:type="dxa"/>
            <w:tcBorders>
              <w:bottom w:val="dotted" w:sz="4" w:space="0" w:color="auto"/>
            </w:tcBorders>
          </w:tcPr>
          <w:p w:rsidR="000D0A43" w:rsidRPr="007767C4" w:rsidRDefault="000D0A43" w:rsidP="00362918">
            <w:pPr>
              <w:jc w:val="both"/>
              <w:rPr>
                <w:rFonts w:ascii="Times New Roman" w:hAnsi="Times New Roman" w:cs="Times New Roman"/>
                <w:sz w:val="26"/>
                <w:szCs w:val="26"/>
              </w:rPr>
            </w:pPr>
            <w:r w:rsidRPr="007767C4">
              <w:rPr>
                <w:rFonts w:ascii="Times New Roman" w:hAnsi="Times New Roman" w:cs="Times New Roman"/>
                <w:sz w:val="26"/>
                <w:szCs w:val="26"/>
              </w:rPr>
              <w:t>Công tác chuẩn bị thực tập</w:t>
            </w:r>
          </w:p>
        </w:tc>
        <w:tc>
          <w:tcPr>
            <w:tcW w:w="843" w:type="dxa"/>
            <w:tcBorders>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lang w:val="pt-BR"/>
              </w:rPr>
              <w:t>20</w:t>
            </w:r>
          </w:p>
        </w:tc>
        <w:tc>
          <w:tcPr>
            <w:tcW w:w="976" w:type="dxa"/>
            <w:tcBorders>
              <w:bottom w:val="dotted" w:sz="4" w:space="0" w:color="auto"/>
            </w:tcBorders>
          </w:tcPr>
          <w:p w:rsidR="000D0A43" w:rsidRPr="007767C4" w:rsidRDefault="000D0A43" w:rsidP="00362918">
            <w:pPr>
              <w:jc w:val="center"/>
              <w:rPr>
                <w:rFonts w:ascii="Times New Roman" w:hAnsi="Times New Roman" w:cs="Times New Roman"/>
                <w:sz w:val="26"/>
                <w:szCs w:val="26"/>
              </w:rPr>
            </w:pPr>
          </w:p>
        </w:tc>
        <w:tc>
          <w:tcPr>
            <w:tcW w:w="806" w:type="dxa"/>
            <w:tcBorders>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lang w:val="pt-BR"/>
              </w:rPr>
              <w:t>20</w:t>
            </w:r>
          </w:p>
        </w:tc>
        <w:tc>
          <w:tcPr>
            <w:tcW w:w="1144" w:type="dxa"/>
            <w:tcBorders>
              <w:bottom w:val="dotted" w:sz="4" w:space="0" w:color="auto"/>
            </w:tcBorders>
          </w:tcPr>
          <w:p w:rsidR="000D0A43" w:rsidRPr="007767C4" w:rsidRDefault="000D0A43" w:rsidP="00362918">
            <w:pPr>
              <w:jc w:val="center"/>
              <w:rPr>
                <w:rFonts w:ascii="Times New Roman" w:hAnsi="Times New Roman" w:cs="Times New Roman"/>
                <w:sz w:val="26"/>
                <w:szCs w:val="26"/>
              </w:rPr>
            </w:pPr>
          </w:p>
        </w:tc>
      </w:tr>
      <w:tr w:rsidR="000D0A43" w:rsidRPr="007767C4" w:rsidTr="000A4659">
        <w:trPr>
          <w:trHeight w:val="467"/>
          <w:jc w:val="center"/>
        </w:trPr>
        <w:tc>
          <w:tcPr>
            <w:tcW w:w="624" w:type="dxa"/>
            <w:tcBorders>
              <w:top w:val="dotted" w:sz="4" w:space="0" w:color="auto"/>
              <w:bottom w:val="dotted" w:sz="4" w:space="0" w:color="auto"/>
            </w:tcBorders>
            <w:vAlign w:val="bottom"/>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2</w:t>
            </w:r>
          </w:p>
        </w:tc>
        <w:tc>
          <w:tcPr>
            <w:tcW w:w="4658" w:type="dxa"/>
            <w:tcBorders>
              <w:top w:val="dotted" w:sz="4" w:space="0" w:color="auto"/>
              <w:bottom w:val="dotted" w:sz="4" w:space="0" w:color="auto"/>
            </w:tcBorders>
            <w:vAlign w:val="bottom"/>
          </w:tcPr>
          <w:p w:rsidR="000D0A43" w:rsidRPr="007767C4" w:rsidRDefault="000D0A43" w:rsidP="00362918">
            <w:pPr>
              <w:rPr>
                <w:rFonts w:ascii="Times New Roman" w:hAnsi="Times New Roman" w:cs="Times New Roman"/>
                <w:sz w:val="26"/>
                <w:szCs w:val="26"/>
              </w:rPr>
            </w:pPr>
            <w:r w:rsidRPr="007767C4">
              <w:rPr>
                <w:rFonts w:ascii="Times New Roman" w:hAnsi="Times New Roman" w:cs="Times New Roman"/>
                <w:sz w:val="26"/>
                <w:szCs w:val="26"/>
              </w:rPr>
              <w:t xml:space="preserve">Khảo sát sơ đồ mặt bằng hệ thống lạnh </w:t>
            </w:r>
          </w:p>
        </w:tc>
        <w:tc>
          <w:tcPr>
            <w:tcW w:w="843"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7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c>
          <w:tcPr>
            <w:tcW w:w="80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1144"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r>
      <w:tr w:rsidR="000D0A43" w:rsidRPr="007767C4" w:rsidTr="000A4659">
        <w:trPr>
          <w:trHeight w:val="467"/>
          <w:jc w:val="center"/>
        </w:trPr>
        <w:tc>
          <w:tcPr>
            <w:tcW w:w="624" w:type="dxa"/>
            <w:tcBorders>
              <w:top w:val="dotted" w:sz="4" w:space="0" w:color="auto"/>
              <w:bottom w:val="dotted" w:sz="4" w:space="0" w:color="auto"/>
            </w:tcBorders>
            <w:vAlign w:val="bottom"/>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3</w:t>
            </w:r>
          </w:p>
        </w:tc>
        <w:tc>
          <w:tcPr>
            <w:tcW w:w="4658" w:type="dxa"/>
            <w:tcBorders>
              <w:top w:val="dotted" w:sz="4" w:space="0" w:color="auto"/>
              <w:bottom w:val="dotted" w:sz="4" w:space="0" w:color="auto"/>
            </w:tcBorders>
            <w:vAlign w:val="bottom"/>
          </w:tcPr>
          <w:p w:rsidR="000D0A43" w:rsidRPr="007767C4" w:rsidRDefault="000D0A43" w:rsidP="00362918">
            <w:pPr>
              <w:rPr>
                <w:rFonts w:ascii="Times New Roman" w:hAnsi="Times New Roman" w:cs="Times New Roman"/>
                <w:sz w:val="26"/>
                <w:szCs w:val="26"/>
              </w:rPr>
            </w:pPr>
            <w:r w:rsidRPr="007767C4">
              <w:rPr>
                <w:rFonts w:ascii="Times New Roman" w:hAnsi="Times New Roman" w:cs="Times New Roman"/>
                <w:sz w:val="26"/>
                <w:szCs w:val="26"/>
              </w:rPr>
              <w:t xml:space="preserve">Khảo sát sơ đồ điện hệ thống lạnh </w:t>
            </w:r>
          </w:p>
        </w:tc>
        <w:tc>
          <w:tcPr>
            <w:tcW w:w="843"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7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c>
          <w:tcPr>
            <w:tcW w:w="80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1144"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r>
      <w:tr w:rsidR="000D0A43" w:rsidRPr="007767C4" w:rsidTr="000A4659">
        <w:trPr>
          <w:trHeight w:val="467"/>
          <w:jc w:val="center"/>
        </w:trPr>
        <w:tc>
          <w:tcPr>
            <w:tcW w:w="624" w:type="dxa"/>
            <w:tcBorders>
              <w:top w:val="dotted" w:sz="4" w:space="0" w:color="auto"/>
              <w:bottom w:val="dotted" w:sz="4" w:space="0" w:color="auto"/>
            </w:tcBorders>
            <w:vAlign w:val="bottom"/>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4</w:t>
            </w:r>
          </w:p>
        </w:tc>
        <w:tc>
          <w:tcPr>
            <w:tcW w:w="4658" w:type="dxa"/>
            <w:tcBorders>
              <w:top w:val="dotted" w:sz="4" w:space="0" w:color="auto"/>
              <w:bottom w:val="dotted" w:sz="4" w:space="0" w:color="auto"/>
            </w:tcBorders>
            <w:vAlign w:val="bottom"/>
          </w:tcPr>
          <w:p w:rsidR="000D0A43" w:rsidRPr="007767C4" w:rsidRDefault="000D0A43" w:rsidP="00362918">
            <w:pPr>
              <w:rPr>
                <w:rFonts w:ascii="Times New Roman" w:hAnsi="Times New Roman" w:cs="Times New Roman"/>
                <w:sz w:val="26"/>
                <w:szCs w:val="26"/>
              </w:rPr>
            </w:pPr>
            <w:r w:rsidRPr="007767C4">
              <w:rPr>
                <w:rFonts w:ascii="Times New Roman" w:hAnsi="Times New Roman" w:cs="Times New Roman"/>
                <w:sz w:val="26"/>
                <w:szCs w:val="26"/>
              </w:rPr>
              <w:t xml:space="preserve">Thực tập lắp đặt </w:t>
            </w:r>
          </w:p>
        </w:tc>
        <w:tc>
          <w:tcPr>
            <w:tcW w:w="843"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97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c>
          <w:tcPr>
            <w:tcW w:w="80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30</w:t>
            </w:r>
          </w:p>
        </w:tc>
        <w:tc>
          <w:tcPr>
            <w:tcW w:w="1144"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r>
      <w:tr w:rsidR="000D0A43" w:rsidRPr="007767C4" w:rsidTr="000A4659">
        <w:trPr>
          <w:trHeight w:val="467"/>
          <w:jc w:val="center"/>
        </w:trPr>
        <w:tc>
          <w:tcPr>
            <w:tcW w:w="624" w:type="dxa"/>
            <w:tcBorders>
              <w:top w:val="dotted" w:sz="4" w:space="0" w:color="auto"/>
              <w:bottom w:val="dotted" w:sz="4" w:space="0" w:color="auto"/>
            </w:tcBorders>
            <w:vAlign w:val="bottom"/>
          </w:tcPr>
          <w:p w:rsidR="000D0A43" w:rsidRPr="007767C4" w:rsidRDefault="000D0A43" w:rsidP="00362918">
            <w:pPr>
              <w:jc w:val="center"/>
              <w:rPr>
                <w:rFonts w:ascii="Times New Roman" w:hAnsi="Times New Roman" w:cs="Times New Roman"/>
                <w:sz w:val="26"/>
                <w:szCs w:val="26"/>
              </w:rPr>
            </w:pPr>
            <w:r>
              <w:rPr>
                <w:rFonts w:ascii="Times New Roman" w:hAnsi="Times New Roman" w:cs="Times New Roman"/>
                <w:sz w:val="26"/>
                <w:szCs w:val="26"/>
              </w:rPr>
              <w:t>4.</w:t>
            </w:r>
          </w:p>
        </w:tc>
        <w:tc>
          <w:tcPr>
            <w:tcW w:w="4658" w:type="dxa"/>
            <w:tcBorders>
              <w:top w:val="dotted" w:sz="4" w:space="0" w:color="auto"/>
              <w:bottom w:val="dotted" w:sz="4" w:space="0" w:color="auto"/>
            </w:tcBorders>
            <w:vAlign w:val="bottom"/>
          </w:tcPr>
          <w:p w:rsidR="000D0A43" w:rsidRPr="007767C4" w:rsidRDefault="000D0A43" w:rsidP="00362918">
            <w:pPr>
              <w:rPr>
                <w:rFonts w:ascii="Times New Roman" w:hAnsi="Times New Roman" w:cs="Times New Roman"/>
                <w:sz w:val="26"/>
                <w:szCs w:val="26"/>
              </w:rPr>
            </w:pPr>
            <w:r w:rsidRPr="007767C4">
              <w:rPr>
                <w:rFonts w:ascii="Times New Roman" w:hAnsi="Times New Roman" w:cs="Times New Roman"/>
                <w:sz w:val="26"/>
                <w:szCs w:val="26"/>
              </w:rPr>
              <w:t xml:space="preserve">Thực tập vận hành </w:t>
            </w:r>
          </w:p>
        </w:tc>
        <w:tc>
          <w:tcPr>
            <w:tcW w:w="843"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40</w:t>
            </w:r>
          </w:p>
        </w:tc>
        <w:tc>
          <w:tcPr>
            <w:tcW w:w="97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c>
          <w:tcPr>
            <w:tcW w:w="80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40</w:t>
            </w:r>
          </w:p>
        </w:tc>
        <w:tc>
          <w:tcPr>
            <w:tcW w:w="1144"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r>
      <w:tr w:rsidR="000D0A43" w:rsidRPr="007767C4" w:rsidTr="000A4659">
        <w:trPr>
          <w:trHeight w:val="467"/>
          <w:jc w:val="center"/>
        </w:trPr>
        <w:tc>
          <w:tcPr>
            <w:tcW w:w="624" w:type="dxa"/>
            <w:tcBorders>
              <w:top w:val="dotted" w:sz="4" w:space="0" w:color="auto"/>
              <w:bottom w:val="dotted" w:sz="4" w:space="0" w:color="auto"/>
            </w:tcBorders>
            <w:vAlign w:val="bottom"/>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6</w:t>
            </w:r>
          </w:p>
        </w:tc>
        <w:tc>
          <w:tcPr>
            <w:tcW w:w="4658" w:type="dxa"/>
            <w:tcBorders>
              <w:top w:val="dotted" w:sz="4" w:space="0" w:color="auto"/>
              <w:bottom w:val="dotted" w:sz="4" w:space="0" w:color="auto"/>
            </w:tcBorders>
            <w:vAlign w:val="bottom"/>
          </w:tcPr>
          <w:p w:rsidR="000D0A43" w:rsidRPr="007767C4" w:rsidRDefault="000D0A43" w:rsidP="00362918">
            <w:pPr>
              <w:rPr>
                <w:rFonts w:ascii="Times New Roman" w:hAnsi="Times New Roman" w:cs="Times New Roman"/>
                <w:sz w:val="26"/>
                <w:szCs w:val="26"/>
              </w:rPr>
            </w:pPr>
            <w:r w:rsidRPr="007767C4">
              <w:rPr>
                <w:rFonts w:ascii="Times New Roman" w:hAnsi="Times New Roman" w:cs="Times New Roman"/>
                <w:sz w:val="26"/>
                <w:szCs w:val="26"/>
              </w:rPr>
              <w:t>Thực tập sửa chữa</w:t>
            </w:r>
          </w:p>
        </w:tc>
        <w:tc>
          <w:tcPr>
            <w:tcW w:w="843"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40</w:t>
            </w:r>
          </w:p>
        </w:tc>
        <w:tc>
          <w:tcPr>
            <w:tcW w:w="97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c>
          <w:tcPr>
            <w:tcW w:w="80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40</w:t>
            </w:r>
          </w:p>
        </w:tc>
        <w:tc>
          <w:tcPr>
            <w:tcW w:w="1144"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r>
      <w:tr w:rsidR="000D0A43" w:rsidRPr="007767C4" w:rsidTr="000A4659">
        <w:trPr>
          <w:trHeight w:val="467"/>
          <w:jc w:val="center"/>
        </w:trPr>
        <w:tc>
          <w:tcPr>
            <w:tcW w:w="624" w:type="dxa"/>
            <w:tcBorders>
              <w:top w:val="dotted" w:sz="4" w:space="0" w:color="auto"/>
              <w:bottom w:val="dotted" w:sz="4" w:space="0" w:color="auto"/>
            </w:tcBorders>
            <w:vAlign w:val="bottom"/>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7</w:t>
            </w:r>
          </w:p>
        </w:tc>
        <w:tc>
          <w:tcPr>
            <w:tcW w:w="4658" w:type="dxa"/>
            <w:tcBorders>
              <w:top w:val="dotted" w:sz="4" w:space="0" w:color="auto"/>
              <w:bottom w:val="dotted" w:sz="4" w:space="0" w:color="auto"/>
            </w:tcBorders>
            <w:vAlign w:val="bottom"/>
          </w:tcPr>
          <w:p w:rsidR="000D0A43" w:rsidRPr="007767C4" w:rsidRDefault="000D0A43" w:rsidP="00362918">
            <w:pPr>
              <w:rPr>
                <w:rFonts w:ascii="Times New Roman" w:hAnsi="Times New Roman" w:cs="Times New Roman"/>
                <w:sz w:val="26"/>
                <w:szCs w:val="26"/>
              </w:rPr>
            </w:pPr>
            <w:r w:rsidRPr="007767C4">
              <w:rPr>
                <w:rFonts w:ascii="Times New Roman" w:hAnsi="Times New Roman" w:cs="Times New Roman"/>
                <w:sz w:val="26"/>
                <w:szCs w:val="26"/>
              </w:rPr>
              <w:t xml:space="preserve">Thực tập bảo trì </w:t>
            </w:r>
          </w:p>
        </w:tc>
        <w:tc>
          <w:tcPr>
            <w:tcW w:w="843"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40</w:t>
            </w:r>
          </w:p>
        </w:tc>
        <w:tc>
          <w:tcPr>
            <w:tcW w:w="97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c>
          <w:tcPr>
            <w:tcW w:w="806"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40</w:t>
            </w:r>
          </w:p>
        </w:tc>
        <w:tc>
          <w:tcPr>
            <w:tcW w:w="1144" w:type="dxa"/>
            <w:tcBorders>
              <w:top w:val="dotted" w:sz="4" w:space="0" w:color="auto"/>
              <w:bottom w:val="dotted" w:sz="4" w:space="0" w:color="auto"/>
            </w:tcBorders>
          </w:tcPr>
          <w:p w:rsidR="000D0A43" w:rsidRPr="007767C4" w:rsidRDefault="000D0A43" w:rsidP="00362918">
            <w:pPr>
              <w:jc w:val="center"/>
              <w:rPr>
                <w:rFonts w:ascii="Times New Roman" w:hAnsi="Times New Roman" w:cs="Times New Roman"/>
                <w:sz w:val="26"/>
                <w:szCs w:val="26"/>
              </w:rPr>
            </w:pPr>
          </w:p>
        </w:tc>
      </w:tr>
      <w:tr w:rsidR="000D0A43" w:rsidRPr="007767C4" w:rsidTr="000A4659">
        <w:trPr>
          <w:trHeight w:val="467"/>
          <w:jc w:val="center"/>
        </w:trPr>
        <w:tc>
          <w:tcPr>
            <w:tcW w:w="624" w:type="dxa"/>
            <w:tcBorders>
              <w:top w:val="dotted" w:sz="4" w:space="0" w:color="auto"/>
            </w:tcBorders>
            <w:vAlign w:val="bottom"/>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7</w:t>
            </w:r>
          </w:p>
        </w:tc>
        <w:tc>
          <w:tcPr>
            <w:tcW w:w="4658" w:type="dxa"/>
            <w:tcBorders>
              <w:top w:val="dotted" w:sz="4" w:space="0" w:color="auto"/>
            </w:tcBorders>
            <w:vAlign w:val="bottom"/>
          </w:tcPr>
          <w:p w:rsidR="000D0A43" w:rsidRPr="007767C4" w:rsidRDefault="000D0A43" w:rsidP="00362918">
            <w:pPr>
              <w:rPr>
                <w:rFonts w:ascii="Times New Roman" w:hAnsi="Times New Roman" w:cs="Times New Roman"/>
                <w:sz w:val="26"/>
                <w:szCs w:val="26"/>
              </w:rPr>
            </w:pPr>
            <w:r w:rsidRPr="007767C4">
              <w:rPr>
                <w:rFonts w:ascii="Times New Roman" w:hAnsi="Times New Roman" w:cs="Times New Roman"/>
                <w:sz w:val="26"/>
                <w:szCs w:val="26"/>
              </w:rPr>
              <w:t>Lập báo cáo tổng hợp đợt thực tập tốt nghiệp</w:t>
            </w:r>
          </w:p>
        </w:tc>
        <w:tc>
          <w:tcPr>
            <w:tcW w:w="843" w:type="dxa"/>
            <w:tcBorders>
              <w:top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40</w:t>
            </w:r>
          </w:p>
        </w:tc>
        <w:tc>
          <w:tcPr>
            <w:tcW w:w="976" w:type="dxa"/>
            <w:tcBorders>
              <w:top w:val="dotted" w:sz="4" w:space="0" w:color="auto"/>
            </w:tcBorders>
          </w:tcPr>
          <w:p w:rsidR="000D0A43" w:rsidRPr="007767C4" w:rsidRDefault="000D0A43" w:rsidP="00362918">
            <w:pPr>
              <w:jc w:val="center"/>
              <w:rPr>
                <w:rFonts w:ascii="Times New Roman" w:hAnsi="Times New Roman" w:cs="Times New Roman"/>
                <w:sz w:val="26"/>
                <w:szCs w:val="26"/>
              </w:rPr>
            </w:pPr>
          </w:p>
        </w:tc>
        <w:tc>
          <w:tcPr>
            <w:tcW w:w="806" w:type="dxa"/>
            <w:tcBorders>
              <w:top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32</w:t>
            </w:r>
          </w:p>
        </w:tc>
        <w:tc>
          <w:tcPr>
            <w:tcW w:w="1144" w:type="dxa"/>
            <w:tcBorders>
              <w:top w:val="dotted" w:sz="4" w:space="0" w:color="auto"/>
            </w:tcBorders>
          </w:tcPr>
          <w:p w:rsidR="000D0A43" w:rsidRPr="007767C4" w:rsidRDefault="000D0A43" w:rsidP="00362918">
            <w:pPr>
              <w:jc w:val="center"/>
              <w:rPr>
                <w:rFonts w:ascii="Times New Roman" w:hAnsi="Times New Roman" w:cs="Times New Roman"/>
                <w:sz w:val="26"/>
                <w:szCs w:val="26"/>
              </w:rPr>
            </w:pPr>
            <w:r w:rsidRPr="007767C4">
              <w:rPr>
                <w:rFonts w:ascii="Times New Roman" w:hAnsi="Times New Roman" w:cs="Times New Roman"/>
                <w:sz w:val="26"/>
                <w:szCs w:val="26"/>
              </w:rPr>
              <w:t>8</w:t>
            </w:r>
          </w:p>
        </w:tc>
      </w:tr>
      <w:tr w:rsidR="000D0A43" w:rsidRPr="007767C4" w:rsidTr="000A4659">
        <w:trPr>
          <w:trHeight w:val="467"/>
          <w:jc w:val="center"/>
        </w:trPr>
        <w:tc>
          <w:tcPr>
            <w:tcW w:w="624" w:type="dxa"/>
            <w:vAlign w:val="center"/>
          </w:tcPr>
          <w:p w:rsidR="000D0A43" w:rsidRPr="007767C4" w:rsidRDefault="000D0A43" w:rsidP="00362918">
            <w:pPr>
              <w:jc w:val="center"/>
              <w:rPr>
                <w:rFonts w:ascii="Times New Roman" w:hAnsi="Times New Roman" w:cs="Times New Roman"/>
                <w:b/>
                <w:bCs/>
                <w:sz w:val="26"/>
                <w:szCs w:val="26"/>
              </w:rPr>
            </w:pPr>
          </w:p>
        </w:tc>
        <w:tc>
          <w:tcPr>
            <w:tcW w:w="4658" w:type="dxa"/>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Cộng:</w:t>
            </w:r>
          </w:p>
        </w:tc>
        <w:tc>
          <w:tcPr>
            <w:tcW w:w="843" w:type="dxa"/>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270</w:t>
            </w:r>
          </w:p>
        </w:tc>
        <w:tc>
          <w:tcPr>
            <w:tcW w:w="976" w:type="dxa"/>
          </w:tcPr>
          <w:p w:rsidR="000D0A43" w:rsidRPr="007767C4" w:rsidRDefault="000D0A43" w:rsidP="00362918">
            <w:pPr>
              <w:jc w:val="center"/>
              <w:rPr>
                <w:rFonts w:ascii="Times New Roman" w:hAnsi="Times New Roman" w:cs="Times New Roman"/>
                <w:b/>
                <w:bCs/>
                <w:sz w:val="26"/>
                <w:szCs w:val="26"/>
              </w:rPr>
            </w:pPr>
          </w:p>
        </w:tc>
        <w:tc>
          <w:tcPr>
            <w:tcW w:w="806" w:type="dxa"/>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262</w:t>
            </w:r>
          </w:p>
        </w:tc>
        <w:tc>
          <w:tcPr>
            <w:tcW w:w="1144" w:type="dxa"/>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8</w:t>
            </w:r>
          </w:p>
        </w:tc>
      </w:tr>
    </w:tbl>
    <w:p w:rsidR="000D0A43" w:rsidRPr="007767C4" w:rsidRDefault="000D0A43" w:rsidP="00A75B19">
      <w:pPr>
        <w:tabs>
          <w:tab w:val="right" w:pos="426"/>
        </w:tabs>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2. Nội dung chi tiết:</w:t>
      </w:r>
    </w:p>
    <w:p w:rsidR="000D0A43" w:rsidRPr="007767C4" w:rsidRDefault="000D0A43" w:rsidP="00A75B19">
      <w:pPr>
        <w:jc w:val="both"/>
        <w:rPr>
          <w:rFonts w:ascii="Times New Roman" w:hAnsi="Times New Roman" w:cs="Times New Roman"/>
          <w:i/>
          <w:iCs/>
          <w:sz w:val="26"/>
          <w:szCs w:val="26"/>
        </w:rPr>
      </w:pPr>
      <w:r w:rsidRPr="007767C4">
        <w:rPr>
          <w:rFonts w:ascii="Times New Roman" w:hAnsi="Times New Roman" w:cs="Times New Roman"/>
          <w:i/>
          <w:iCs/>
          <w:sz w:val="26"/>
          <w:szCs w:val="26"/>
        </w:rPr>
        <w:t xml:space="preserve">2. Nội dung chi tiết:  </w:t>
      </w:r>
    </w:p>
    <w:tbl>
      <w:tblPr>
        <w:tblW w:w="9426" w:type="dxa"/>
        <w:tblInd w:w="2" w:type="dxa"/>
        <w:tblLook w:val="01E0"/>
      </w:tblPr>
      <w:tblGrid>
        <w:gridCol w:w="7028"/>
        <w:gridCol w:w="2398"/>
      </w:tblGrid>
      <w:tr w:rsidR="000D0A43" w:rsidRPr="007767C4">
        <w:trPr>
          <w:trHeight w:val="467"/>
        </w:trPr>
        <w:tc>
          <w:tcPr>
            <w:tcW w:w="7028" w:type="dxa"/>
            <w:vAlign w:val="center"/>
          </w:tcPr>
          <w:p w:rsidR="000D0A43" w:rsidRPr="007767C4" w:rsidRDefault="000D0A43" w:rsidP="00362918">
            <w:pPr>
              <w:jc w:val="both"/>
              <w:rPr>
                <w:rFonts w:ascii="Times New Roman" w:hAnsi="Times New Roman" w:cs="Times New Roman"/>
                <w:sz w:val="26"/>
                <w:szCs w:val="26"/>
              </w:rPr>
            </w:pPr>
            <w:r w:rsidRPr="007767C4">
              <w:rPr>
                <w:rFonts w:ascii="Times New Roman" w:hAnsi="Times New Roman" w:cs="Times New Roman"/>
                <w:sz w:val="26"/>
                <w:szCs w:val="26"/>
                <w:u w:val="single"/>
              </w:rPr>
              <w:t>Bài 1</w:t>
            </w:r>
            <w:r w:rsidRPr="007767C4">
              <w:rPr>
                <w:rFonts w:ascii="Times New Roman" w:hAnsi="Times New Roman" w:cs="Times New Roman"/>
                <w:sz w:val="26"/>
                <w:szCs w:val="26"/>
              </w:rPr>
              <w:t xml:space="preserve">: </w:t>
            </w:r>
            <w:r w:rsidRPr="007767C4">
              <w:rPr>
                <w:rFonts w:ascii="Times New Roman" w:hAnsi="Times New Roman" w:cs="Times New Roman"/>
                <w:b/>
                <w:bCs/>
                <w:sz w:val="26"/>
                <w:szCs w:val="26"/>
              </w:rPr>
              <w:t>Công tác chuẩn bị thực tập</w:t>
            </w:r>
          </w:p>
        </w:tc>
        <w:tc>
          <w:tcPr>
            <w:tcW w:w="2398" w:type="dxa"/>
          </w:tcPr>
          <w:p w:rsidR="000D0A43" w:rsidRPr="007767C4" w:rsidRDefault="000D0A43" w:rsidP="00362918">
            <w:pPr>
              <w:jc w:val="right"/>
              <w:rPr>
                <w:rFonts w:ascii="Times New Roman" w:hAnsi="Times New Roman" w:cs="Times New Roman"/>
                <w:sz w:val="26"/>
                <w:szCs w:val="26"/>
              </w:rPr>
            </w:pPr>
            <w:r w:rsidRPr="007767C4">
              <w:rPr>
                <w:rFonts w:ascii="Times New Roman" w:hAnsi="Times New Roman" w:cs="Times New Roman"/>
                <w:i/>
                <w:iCs/>
                <w:sz w:val="26"/>
                <w:szCs w:val="26"/>
                <w:lang w:val="fr-FR"/>
              </w:rPr>
              <w:t>Thời gian: 20 giờ</w:t>
            </w:r>
          </w:p>
        </w:tc>
      </w:tr>
    </w:tbl>
    <w:p w:rsidR="000D0A43" w:rsidRPr="007767C4" w:rsidRDefault="000D0A43" w:rsidP="00A75B19">
      <w:pPr>
        <w:jc w:val="both"/>
        <w:rPr>
          <w:rFonts w:ascii="Times New Roman" w:hAnsi="Times New Roman" w:cs="Times New Roman"/>
          <w:i/>
          <w:iCs/>
          <w:sz w:val="26"/>
          <w:szCs w:val="26"/>
          <w:lang w:val="pt-BR"/>
        </w:rPr>
      </w:pPr>
      <w:r w:rsidRPr="007767C4">
        <w:rPr>
          <w:rFonts w:ascii="Times New Roman" w:hAnsi="Times New Roman" w:cs="Times New Roman"/>
          <w:i/>
          <w:iCs/>
          <w:sz w:val="26"/>
          <w:szCs w:val="26"/>
          <w:lang w:val="pt-BR"/>
        </w:rPr>
        <w:t>Mục tiêu:</w:t>
      </w:r>
    </w:p>
    <w:p w:rsidR="000D0A43" w:rsidRPr="007767C4" w:rsidRDefault="000D0A43" w:rsidP="00A75B19">
      <w:pPr>
        <w:ind w:firstLine="545"/>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Nắm ðýợc nội quy, quy chế về thực tập tốt nghiệp;</w:t>
      </w:r>
    </w:p>
    <w:p w:rsidR="000D0A43" w:rsidRPr="007767C4" w:rsidRDefault="000D0A43" w:rsidP="00A75B19">
      <w:pPr>
        <w:ind w:firstLine="545"/>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Chuẩn bị chu ðáo cho quá trình thực tập ;</w:t>
      </w:r>
    </w:p>
    <w:p w:rsidR="000D0A43" w:rsidRPr="007767C4" w:rsidRDefault="000D0A43" w:rsidP="00A75B19">
      <w:pPr>
        <w:ind w:firstLine="545"/>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Sẵn sàng nhận nhiệm vụ.</w:t>
      </w:r>
    </w:p>
    <w:p w:rsidR="000D0A43" w:rsidRPr="007767C4" w:rsidRDefault="000D0A43" w:rsidP="00A75B19">
      <w:pPr>
        <w:ind w:firstLine="545"/>
        <w:jc w:val="both"/>
        <w:rPr>
          <w:rFonts w:ascii="Times New Roman" w:hAnsi="Times New Roman" w:cs="Times New Roman"/>
          <w:sz w:val="26"/>
          <w:szCs w:val="26"/>
          <w:lang w:val="pt-BR"/>
        </w:rPr>
      </w:pPr>
    </w:p>
    <w:p w:rsidR="000D0A43" w:rsidRPr="007767C4" w:rsidRDefault="000D0A43" w:rsidP="00A75B19">
      <w:pPr>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1. Phổ biến nội quy, quy chế, nội dung cách thức, thời gian ðịa ðiểm thực tập</w:t>
      </w:r>
    </w:p>
    <w:p w:rsidR="000D0A43" w:rsidRPr="007767C4" w:rsidRDefault="000D0A43" w:rsidP="00A75B19">
      <w:pPr>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2. Ðãng ký cõ quan thực tập</w:t>
      </w:r>
    </w:p>
    <w:p w:rsidR="000D0A43" w:rsidRPr="007767C4" w:rsidRDefault="000D0A43" w:rsidP="00A75B19">
      <w:pPr>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3. Phân bổ, nhận kế hoạch thực tập</w:t>
      </w:r>
    </w:p>
    <w:p w:rsidR="000D0A43" w:rsidRPr="007767C4" w:rsidRDefault="000D0A43" w:rsidP="00A75B19">
      <w:pPr>
        <w:jc w:val="both"/>
        <w:rPr>
          <w:rFonts w:ascii="Times New Roman" w:hAnsi="Times New Roman" w:cs="Times New Roman"/>
          <w:i/>
          <w:iCs/>
          <w:sz w:val="26"/>
          <w:szCs w:val="26"/>
          <w:lang w:val="pt-BR"/>
        </w:rPr>
      </w:pPr>
      <w:r w:rsidRPr="007767C4">
        <w:rPr>
          <w:rFonts w:ascii="Times New Roman" w:hAnsi="Times New Roman" w:cs="Times New Roman"/>
          <w:sz w:val="26"/>
          <w:szCs w:val="26"/>
          <w:lang w:val="pt-BR"/>
        </w:rPr>
        <w:tab/>
        <w:t xml:space="preserve">        </w:t>
      </w:r>
      <w:r w:rsidRPr="007767C4">
        <w:rPr>
          <w:rFonts w:ascii="Times New Roman" w:hAnsi="Times New Roman" w:cs="Times New Roman"/>
          <w:i/>
          <w:iCs/>
          <w:sz w:val="26"/>
          <w:szCs w:val="26"/>
          <w:lang w:val="pt-BR"/>
        </w:rPr>
        <w:t xml:space="preserve"> </w:t>
      </w:r>
      <w:r w:rsidRPr="007767C4">
        <w:rPr>
          <w:rFonts w:ascii="Times New Roman" w:hAnsi="Times New Roman" w:cs="Times New Roman"/>
          <w:i/>
          <w:iCs/>
          <w:sz w:val="26"/>
          <w:szCs w:val="26"/>
          <w:lang w:val="pt-BR"/>
        </w:rPr>
        <w:tab/>
      </w:r>
      <w:r w:rsidRPr="007767C4">
        <w:rPr>
          <w:rFonts w:ascii="Times New Roman" w:hAnsi="Times New Roman" w:cs="Times New Roman"/>
          <w:i/>
          <w:iCs/>
          <w:sz w:val="26"/>
          <w:szCs w:val="26"/>
          <w:lang w:val="pt-BR"/>
        </w:rPr>
        <w:tab/>
        <w:t xml:space="preserve"> </w:t>
      </w:r>
    </w:p>
    <w:tbl>
      <w:tblPr>
        <w:tblW w:w="9426" w:type="dxa"/>
        <w:tblInd w:w="2" w:type="dxa"/>
        <w:tblLook w:val="01E0"/>
      </w:tblPr>
      <w:tblGrid>
        <w:gridCol w:w="7028"/>
        <w:gridCol w:w="2398"/>
      </w:tblGrid>
      <w:tr w:rsidR="000D0A43" w:rsidRPr="007767C4">
        <w:trPr>
          <w:trHeight w:val="467"/>
        </w:trPr>
        <w:tc>
          <w:tcPr>
            <w:tcW w:w="7028" w:type="dxa"/>
            <w:vAlign w:val="center"/>
          </w:tcPr>
          <w:p w:rsidR="000D0A43" w:rsidRPr="007767C4" w:rsidRDefault="000D0A43" w:rsidP="00362918">
            <w:pPr>
              <w:jc w:val="both"/>
              <w:rPr>
                <w:rFonts w:ascii="Times New Roman" w:hAnsi="Times New Roman" w:cs="Times New Roman"/>
                <w:sz w:val="26"/>
                <w:szCs w:val="26"/>
                <w:lang w:val="pt-BR"/>
              </w:rPr>
            </w:pPr>
            <w:r w:rsidRPr="007767C4">
              <w:rPr>
                <w:rFonts w:ascii="Times New Roman" w:hAnsi="Times New Roman" w:cs="Times New Roman"/>
                <w:sz w:val="26"/>
                <w:szCs w:val="26"/>
                <w:u w:val="single"/>
                <w:lang w:val="pt-BR"/>
              </w:rPr>
              <w:t>Bài 2</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lang w:val="pt-BR"/>
              </w:rPr>
              <w:t xml:space="preserve">Khảo sát sơ đồ mặt bằng hệ thống lạnh  </w:t>
            </w:r>
          </w:p>
        </w:tc>
        <w:tc>
          <w:tcPr>
            <w:tcW w:w="2398" w:type="dxa"/>
          </w:tcPr>
          <w:p w:rsidR="000D0A43" w:rsidRPr="007767C4" w:rsidRDefault="000D0A43" w:rsidP="00362918">
            <w:pPr>
              <w:jc w:val="right"/>
              <w:rPr>
                <w:rFonts w:ascii="Times New Roman" w:hAnsi="Times New Roman" w:cs="Times New Roman"/>
                <w:sz w:val="26"/>
                <w:szCs w:val="26"/>
              </w:rPr>
            </w:pPr>
            <w:r w:rsidRPr="007767C4">
              <w:rPr>
                <w:rFonts w:ascii="Times New Roman" w:hAnsi="Times New Roman" w:cs="Times New Roman"/>
                <w:i/>
                <w:iCs/>
                <w:sz w:val="26"/>
                <w:szCs w:val="26"/>
                <w:lang w:val="fr-FR"/>
              </w:rPr>
              <w:t>Thời gian: 30 giờ</w:t>
            </w:r>
          </w:p>
        </w:tc>
      </w:tr>
    </w:tbl>
    <w:p w:rsidR="000D0A43" w:rsidRPr="007767C4" w:rsidRDefault="000D0A43" w:rsidP="00A75B19">
      <w:pPr>
        <w:jc w:val="both"/>
        <w:rPr>
          <w:rFonts w:ascii="Times New Roman" w:hAnsi="Times New Roman" w:cs="Times New Roman"/>
          <w:i/>
          <w:iCs/>
          <w:sz w:val="26"/>
          <w:szCs w:val="26"/>
          <w:lang w:val="pt-BR"/>
        </w:rPr>
      </w:pPr>
      <w:r w:rsidRPr="007767C4">
        <w:rPr>
          <w:rFonts w:ascii="Times New Roman" w:hAnsi="Times New Roman" w:cs="Times New Roman"/>
          <w:i/>
          <w:iCs/>
          <w:sz w:val="26"/>
          <w:szCs w:val="26"/>
          <w:lang w:val="pt-BR"/>
        </w:rPr>
        <w:t>Mục tiêu:</w:t>
      </w:r>
    </w:p>
    <w:p w:rsidR="000D0A43" w:rsidRPr="007767C4" w:rsidRDefault="000D0A43" w:rsidP="00A75B19">
      <w:pPr>
        <w:ind w:firstLine="545"/>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D0A43" w:rsidRPr="007767C4" w:rsidRDefault="000D0A43" w:rsidP="00A75B19">
      <w:pPr>
        <w:ind w:firstLine="545"/>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Giao tiếp, ứng xử, quan sát tốt để tìm hiểu thông tin về doanh nghiệp;</w:t>
      </w:r>
    </w:p>
    <w:p w:rsidR="000D0A43" w:rsidRPr="007767C4" w:rsidRDefault="000D0A43" w:rsidP="00A75B19">
      <w:pPr>
        <w:ind w:firstLine="545"/>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Khiêm tốn, cầu thị, chu đáo, cẩn thận.</w:t>
      </w:r>
    </w:p>
    <w:p w:rsidR="000D0A43" w:rsidRPr="007767C4" w:rsidRDefault="000D0A43" w:rsidP="00A75B19">
      <w:pPr>
        <w:ind w:firstLine="545"/>
        <w:jc w:val="both"/>
        <w:rPr>
          <w:rFonts w:ascii="Times New Roman" w:hAnsi="Times New Roman" w:cs="Times New Roman"/>
          <w:sz w:val="26"/>
          <w:szCs w:val="26"/>
          <w:lang w:val="pt-BR"/>
        </w:rPr>
      </w:pPr>
    </w:p>
    <w:p w:rsidR="000D0A43" w:rsidRPr="007767C4" w:rsidRDefault="000D0A43" w:rsidP="00A75B19">
      <w:pPr>
        <w:jc w:val="both"/>
        <w:rPr>
          <w:rFonts w:ascii="Times New Roman" w:hAnsi="Times New Roman" w:cs="Times New Roman"/>
          <w:i/>
          <w:iCs/>
          <w:sz w:val="26"/>
          <w:szCs w:val="26"/>
          <w:lang w:val="pt-BR"/>
        </w:rPr>
      </w:pPr>
      <w:r w:rsidRPr="007767C4">
        <w:rPr>
          <w:rFonts w:ascii="Times New Roman" w:hAnsi="Times New Roman" w:cs="Times New Roman"/>
          <w:sz w:val="26"/>
          <w:szCs w:val="26"/>
          <w:lang w:val="pt-BR"/>
        </w:rPr>
        <w:t>1. Tìm hiểu cơ cấu tổ chức tốt nghiệp</w:t>
      </w:r>
      <w:r w:rsidRPr="007767C4">
        <w:rPr>
          <w:rFonts w:ascii="Times New Roman" w:hAnsi="Times New Roman" w:cs="Times New Roman"/>
          <w:sz w:val="26"/>
          <w:szCs w:val="26"/>
          <w:lang w:val="pt-BR"/>
        </w:rPr>
        <w:tab/>
        <w:t xml:space="preserve">        </w:t>
      </w:r>
      <w:r w:rsidRPr="007767C4">
        <w:rPr>
          <w:rFonts w:ascii="Times New Roman" w:hAnsi="Times New Roman" w:cs="Times New Roman"/>
          <w:i/>
          <w:iCs/>
          <w:sz w:val="26"/>
          <w:szCs w:val="26"/>
          <w:lang w:val="pt-BR"/>
        </w:rPr>
        <w:t xml:space="preserve"> </w:t>
      </w:r>
      <w:r w:rsidRPr="007767C4">
        <w:rPr>
          <w:rFonts w:ascii="Times New Roman" w:hAnsi="Times New Roman" w:cs="Times New Roman"/>
          <w:i/>
          <w:iCs/>
          <w:sz w:val="26"/>
          <w:szCs w:val="26"/>
          <w:lang w:val="pt-BR"/>
        </w:rPr>
        <w:tab/>
      </w:r>
      <w:r w:rsidRPr="007767C4">
        <w:rPr>
          <w:rFonts w:ascii="Times New Roman" w:hAnsi="Times New Roman" w:cs="Times New Roman"/>
          <w:i/>
          <w:iCs/>
          <w:sz w:val="26"/>
          <w:szCs w:val="26"/>
          <w:lang w:val="pt-BR"/>
        </w:rPr>
        <w:tab/>
        <w:t xml:space="preserve"> </w:t>
      </w:r>
    </w:p>
    <w:p w:rsidR="000D0A43" w:rsidRPr="007767C4" w:rsidRDefault="000D0A43" w:rsidP="00A75B19">
      <w:pPr>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1.1. Tìm hiểu cơ cấu tổ chức nhân sự bộ phận phụ trách hệ thống lạnh</w:t>
      </w:r>
    </w:p>
    <w:p w:rsidR="000D0A43" w:rsidRPr="007767C4" w:rsidRDefault="000D0A43" w:rsidP="00A75B19">
      <w:pPr>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1.2. Tìm hiểu về hệ thống lạnh bảo quản và thiết bị hệ thống lạnh</w:t>
      </w:r>
    </w:p>
    <w:p w:rsidR="000D0A43" w:rsidRPr="007767C4" w:rsidRDefault="000D0A43" w:rsidP="00A75B19">
      <w:pPr>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1.3. Tìm hiểu về công tác tổ chức lắp đặt, vận hành hệ thống lạnh bảo quản thực phẩm </w:t>
      </w:r>
    </w:p>
    <w:p w:rsidR="000D0A43" w:rsidRPr="007767C4" w:rsidRDefault="000D0A43" w:rsidP="00A75B19">
      <w:pPr>
        <w:jc w:val="both"/>
        <w:rPr>
          <w:rFonts w:ascii="Times New Roman" w:hAnsi="Times New Roman" w:cs="Times New Roman"/>
          <w:sz w:val="26"/>
          <w:szCs w:val="26"/>
          <w:lang w:val="pt-BR"/>
        </w:rPr>
      </w:pPr>
    </w:p>
    <w:tbl>
      <w:tblPr>
        <w:tblW w:w="9426" w:type="dxa"/>
        <w:tblInd w:w="2" w:type="dxa"/>
        <w:tblLook w:val="01E0"/>
      </w:tblPr>
      <w:tblGrid>
        <w:gridCol w:w="7028"/>
        <w:gridCol w:w="2398"/>
      </w:tblGrid>
      <w:tr w:rsidR="000D0A43" w:rsidRPr="007767C4">
        <w:trPr>
          <w:trHeight w:val="467"/>
        </w:trPr>
        <w:tc>
          <w:tcPr>
            <w:tcW w:w="7028" w:type="dxa"/>
            <w:vAlign w:val="center"/>
          </w:tcPr>
          <w:p w:rsidR="000D0A43" w:rsidRPr="007767C4" w:rsidRDefault="000D0A43" w:rsidP="00362918">
            <w:pPr>
              <w:jc w:val="both"/>
              <w:rPr>
                <w:rFonts w:ascii="Times New Roman" w:hAnsi="Times New Roman" w:cs="Times New Roman"/>
                <w:sz w:val="26"/>
                <w:szCs w:val="26"/>
                <w:lang w:val="pt-BR"/>
              </w:rPr>
            </w:pPr>
            <w:r w:rsidRPr="007767C4">
              <w:rPr>
                <w:rFonts w:ascii="Times New Roman" w:hAnsi="Times New Roman" w:cs="Times New Roman"/>
                <w:sz w:val="26"/>
                <w:szCs w:val="26"/>
                <w:u w:val="single"/>
                <w:lang w:val="pt-BR"/>
              </w:rPr>
              <w:t>Bài 3</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lang w:val="pt-BR"/>
              </w:rPr>
              <w:t>Khảo sát sõ ðồ ðiện hệ thống lạnh</w:t>
            </w:r>
          </w:p>
        </w:tc>
        <w:tc>
          <w:tcPr>
            <w:tcW w:w="2398" w:type="dxa"/>
          </w:tcPr>
          <w:p w:rsidR="000D0A43" w:rsidRPr="007767C4" w:rsidRDefault="000D0A43" w:rsidP="00362918">
            <w:pPr>
              <w:jc w:val="right"/>
              <w:rPr>
                <w:rFonts w:ascii="Times New Roman" w:hAnsi="Times New Roman" w:cs="Times New Roman"/>
                <w:sz w:val="26"/>
                <w:szCs w:val="26"/>
              </w:rPr>
            </w:pPr>
            <w:r w:rsidRPr="007767C4">
              <w:rPr>
                <w:rFonts w:ascii="Times New Roman" w:hAnsi="Times New Roman" w:cs="Times New Roman"/>
                <w:i/>
                <w:iCs/>
                <w:sz w:val="26"/>
                <w:szCs w:val="26"/>
                <w:lang w:val="fr-FR"/>
              </w:rPr>
              <w:t>Thời gian: 30 giờ</w:t>
            </w:r>
          </w:p>
        </w:tc>
      </w:tr>
    </w:tbl>
    <w:p w:rsidR="000D0A43" w:rsidRPr="007767C4" w:rsidRDefault="000D0A43" w:rsidP="00A75B19">
      <w:pPr>
        <w:jc w:val="both"/>
        <w:rPr>
          <w:rFonts w:ascii="Times New Roman" w:hAnsi="Times New Roman" w:cs="Times New Roman"/>
          <w:i/>
          <w:iCs/>
          <w:sz w:val="26"/>
          <w:szCs w:val="26"/>
          <w:lang w:val="pt-BR"/>
        </w:rPr>
      </w:pPr>
      <w:r w:rsidRPr="007767C4">
        <w:rPr>
          <w:rFonts w:ascii="Times New Roman" w:hAnsi="Times New Roman" w:cs="Times New Roman"/>
          <w:i/>
          <w:iCs/>
          <w:sz w:val="26"/>
          <w:szCs w:val="26"/>
          <w:lang w:val="pt-BR"/>
        </w:rPr>
        <w:t>Mục tiêu:</w:t>
      </w:r>
    </w:p>
    <w:p w:rsidR="000D0A43" w:rsidRPr="007767C4" w:rsidRDefault="000D0A43" w:rsidP="00A75B19">
      <w:pPr>
        <w:ind w:firstLine="545"/>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D0A43" w:rsidRPr="007767C4" w:rsidRDefault="000D0A43" w:rsidP="00A75B19">
      <w:pPr>
        <w:ind w:firstLine="545"/>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Giao tiếp, ứng xử, quan sát tốt để tìm hiểu thông tin về doanh nghiệp;</w:t>
      </w:r>
    </w:p>
    <w:p w:rsidR="000D0A43" w:rsidRPr="007767C4" w:rsidRDefault="000D0A43" w:rsidP="00A75B19">
      <w:pPr>
        <w:ind w:firstLine="545"/>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Khiêm tốn, cầu thị, chu đáo, cẩn thận.</w:t>
      </w:r>
    </w:p>
    <w:p w:rsidR="000D0A43" w:rsidRPr="007767C4" w:rsidRDefault="000D0A43" w:rsidP="00A75B19">
      <w:pPr>
        <w:ind w:firstLine="545"/>
        <w:jc w:val="both"/>
        <w:rPr>
          <w:rFonts w:ascii="Times New Roman" w:hAnsi="Times New Roman" w:cs="Times New Roman"/>
          <w:sz w:val="26"/>
          <w:szCs w:val="26"/>
          <w:lang w:val="pt-BR"/>
        </w:rPr>
      </w:pPr>
    </w:p>
    <w:p w:rsidR="000D0A43" w:rsidRPr="007767C4" w:rsidRDefault="000D0A43" w:rsidP="00A75B19">
      <w:pPr>
        <w:jc w:val="both"/>
        <w:rPr>
          <w:rFonts w:ascii="Times New Roman" w:hAnsi="Times New Roman" w:cs="Times New Roman"/>
          <w:i/>
          <w:iCs/>
          <w:sz w:val="26"/>
          <w:szCs w:val="26"/>
          <w:lang w:val="pt-BR"/>
        </w:rPr>
      </w:pPr>
      <w:r w:rsidRPr="007767C4">
        <w:rPr>
          <w:rFonts w:ascii="Times New Roman" w:hAnsi="Times New Roman" w:cs="Times New Roman"/>
          <w:sz w:val="26"/>
          <w:szCs w:val="26"/>
          <w:lang w:val="pt-BR"/>
        </w:rPr>
        <w:t xml:space="preserve">1. Tìm hiểu sơ đồ điện động lực hệ thống       </w:t>
      </w:r>
      <w:r w:rsidRPr="007767C4">
        <w:rPr>
          <w:rFonts w:ascii="Times New Roman" w:hAnsi="Times New Roman" w:cs="Times New Roman"/>
          <w:i/>
          <w:iCs/>
          <w:sz w:val="26"/>
          <w:szCs w:val="26"/>
          <w:lang w:val="pt-BR"/>
        </w:rPr>
        <w:t xml:space="preserve"> </w:t>
      </w:r>
      <w:r w:rsidRPr="007767C4">
        <w:rPr>
          <w:rFonts w:ascii="Times New Roman" w:hAnsi="Times New Roman" w:cs="Times New Roman"/>
          <w:i/>
          <w:iCs/>
          <w:sz w:val="26"/>
          <w:szCs w:val="26"/>
          <w:lang w:val="pt-BR"/>
        </w:rPr>
        <w:tab/>
      </w:r>
      <w:r w:rsidRPr="007767C4">
        <w:rPr>
          <w:rFonts w:ascii="Times New Roman" w:hAnsi="Times New Roman" w:cs="Times New Roman"/>
          <w:i/>
          <w:iCs/>
          <w:sz w:val="26"/>
          <w:szCs w:val="26"/>
          <w:lang w:val="pt-BR"/>
        </w:rPr>
        <w:tab/>
        <w:t xml:space="preserve"> </w:t>
      </w:r>
    </w:p>
    <w:p w:rsidR="000D0A43" w:rsidRPr="007767C4" w:rsidRDefault="000D0A43" w:rsidP="00A75B19">
      <w:pPr>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2. Tìm hiểu sơ đồ điện điều khiển hệ thống       </w:t>
      </w:r>
      <w:r w:rsidRPr="007767C4">
        <w:rPr>
          <w:rFonts w:ascii="Times New Roman" w:hAnsi="Times New Roman" w:cs="Times New Roman"/>
          <w:i/>
          <w:iCs/>
          <w:sz w:val="26"/>
          <w:szCs w:val="26"/>
          <w:lang w:val="pt-BR"/>
        </w:rPr>
        <w:t xml:space="preserve"> </w:t>
      </w:r>
    </w:p>
    <w:p w:rsidR="000D0A43" w:rsidRPr="007767C4" w:rsidRDefault="000D0A43" w:rsidP="00A75B19">
      <w:pPr>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ab/>
      </w:r>
    </w:p>
    <w:tbl>
      <w:tblPr>
        <w:tblW w:w="9738" w:type="dxa"/>
        <w:tblInd w:w="2" w:type="dxa"/>
        <w:tblLook w:val="01E0"/>
      </w:tblPr>
      <w:tblGrid>
        <w:gridCol w:w="7084"/>
        <w:gridCol w:w="2654"/>
      </w:tblGrid>
      <w:tr w:rsidR="000D0A43" w:rsidRPr="007767C4">
        <w:tc>
          <w:tcPr>
            <w:tcW w:w="7084" w:type="dxa"/>
            <w:vAlign w:val="center"/>
          </w:tcPr>
          <w:p w:rsidR="000D0A43" w:rsidRPr="007767C4" w:rsidRDefault="000D0A43" w:rsidP="00362918">
            <w:pPr>
              <w:jc w:val="both"/>
              <w:rPr>
                <w:rFonts w:ascii="Times New Roman" w:hAnsi="Times New Roman" w:cs="Times New Roman"/>
                <w:b/>
                <w:bCs/>
                <w:sz w:val="26"/>
                <w:szCs w:val="26"/>
                <w:lang w:val="pt-BR"/>
              </w:rPr>
            </w:pPr>
            <w:r w:rsidRPr="007767C4">
              <w:rPr>
                <w:rFonts w:ascii="Times New Roman" w:hAnsi="Times New Roman" w:cs="Times New Roman"/>
                <w:b/>
                <w:bCs/>
                <w:sz w:val="26"/>
                <w:szCs w:val="26"/>
                <w:u w:val="single"/>
                <w:lang w:val="pt-BR"/>
              </w:rPr>
              <w:t>Bài 4:</w:t>
            </w:r>
            <w:r w:rsidRPr="007767C4">
              <w:rPr>
                <w:rFonts w:ascii="Times New Roman" w:hAnsi="Times New Roman" w:cs="Times New Roman"/>
                <w:b/>
                <w:bCs/>
                <w:sz w:val="26"/>
                <w:szCs w:val="26"/>
                <w:lang w:val="pt-BR"/>
              </w:rPr>
              <w:t xml:space="preserve"> Thực tập lắp đặt </w:t>
            </w:r>
          </w:p>
        </w:tc>
        <w:tc>
          <w:tcPr>
            <w:tcW w:w="2654" w:type="dxa"/>
          </w:tcPr>
          <w:p w:rsidR="000D0A43" w:rsidRPr="007767C4" w:rsidRDefault="000D0A43" w:rsidP="00362918">
            <w:pPr>
              <w:jc w:val="right"/>
              <w:rPr>
                <w:rFonts w:ascii="Times New Roman" w:hAnsi="Times New Roman" w:cs="Times New Roman"/>
                <w:sz w:val="26"/>
                <w:szCs w:val="26"/>
              </w:rPr>
            </w:pPr>
            <w:r w:rsidRPr="007767C4">
              <w:rPr>
                <w:rFonts w:ascii="Times New Roman" w:hAnsi="Times New Roman" w:cs="Times New Roman"/>
                <w:sz w:val="26"/>
                <w:szCs w:val="26"/>
                <w:lang w:val="fr-FR"/>
              </w:rPr>
              <w:t>Thời gian: 30 giờ</w:t>
            </w:r>
          </w:p>
        </w:tc>
      </w:tr>
    </w:tbl>
    <w:p w:rsidR="000D0A43" w:rsidRPr="007767C4" w:rsidRDefault="000D0A43" w:rsidP="00A75B19">
      <w:pPr>
        <w:jc w:val="both"/>
        <w:rPr>
          <w:rFonts w:ascii="Times New Roman" w:hAnsi="Times New Roman" w:cs="Times New Roman"/>
          <w:i/>
          <w:iCs/>
          <w:sz w:val="26"/>
          <w:szCs w:val="26"/>
        </w:rPr>
      </w:pPr>
      <w:r w:rsidRPr="007767C4">
        <w:rPr>
          <w:rFonts w:ascii="Times New Roman" w:hAnsi="Times New Roman" w:cs="Times New Roman"/>
          <w:i/>
          <w:iCs/>
          <w:sz w:val="26"/>
          <w:szCs w:val="26"/>
        </w:rPr>
        <w:t xml:space="preserve">Mục tiêu: </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Vận dụng kiến thức cơ bản đã học vào công việc thực tập của cơ sở;</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Khiêm tốn học hỏi, chịu khó làm việc, tuân thủ nội quy cơ quan và phân xưởng thực tập.</w:t>
      </w:r>
    </w:p>
    <w:p w:rsidR="000D0A43" w:rsidRPr="007767C4" w:rsidRDefault="000D0A43" w:rsidP="00A75B19">
      <w:pPr>
        <w:ind w:firstLine="545"/>
        <w:jc w:val="both"/>
        <w:rPr>
          <w:rFonts w:ascii="Times New Roman" w:hAnsi="Times New Roman" w:cs="Times New Roman"/>
          <w:sz w:val="26"/>
          <w:szCs w:val="26"/>
        </w:rPr>
      </w:pP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1. Tìm hiểu và chấp hành nội quy cơ quan và phân xưởng thực tập</w:t>
      </w: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 xml:space="preserve">2. Tìm hiểu các hệ thống thiết bị đơn vị đang sử dụng </w:t>
      </w: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3. Thực tập lắp đặt máy lạnh dân dụng</w:t>
      </w:r>
    </w:p>
    <w:p w:rsidR="000D0A43" w:rsidRPr="007767C4" w:rsidRDefault="000D0A43" w:rsidP="00A75B19">
      <w:pPr>
        <w:jc w:val="both"/>
        <w:rPr>
          <w:rFonts w:ascii="Times New Roman" w:hAnsi="Times New Roman" w:cs="Times New Roman"/>
          <w:sz w:val="26"/>
          <w:szCs w:val="26"/>
        </w:rPr>
      </w:pPr>
    </w:p>
    <w:tbl>
      <w:tblPr>
        <w:tblW w:w="9648" w:type="dxa"/>
        <w:tblInd w:w="2" w:type="dxa"/>
        <w:tblLook w:val="01E0"/>
      </w:tblPr>
      <w:tblGrid>
        <w:gridCol w:w="7084"/>
        <w:gridCol w:w="2564"/>
      </w:tblGrid>
      <w:tr w:rsidR="000D0A43" w:rsidRPr="007767C4">
        <w:tc>
          <w:tcPr>
            <w:tcW w:w="7084" w:type="dxa"/>
            <w:vAlign w:val="center"/>
          </w:tcPr>
          <w:p w:rsidR="000D0A43" w:rsidRPr="007767C4" w:rsidRDefault="000D0A43" w:rsidP="00362918">
            <w:pPr>
              <w:jc w:val="both"/>
              <w:rPr>
                <w:rFonts w:ascii="Times New Roman" w:hAnsi="Times New Roman" w:cs="Times New Roman"/>
                <w:b/>
                <w:bCs/>
                <w:sz w:val="26"/>
                <w:szCs w:val="26"/>
              </w:rPr>
            </w:pPr>
            <w:r w:rsidRPr="007767C4">
              <w:rPr>
                <w:rFonts w:ascii="Times New Roman" w:hAnsi="Times New Roman" w:cs="Times New Roman"/>
                <w:b/>
                <w:bCs/>
                <w:sz w:val="26"/>
                <w:szCs w:val="26"/>
                <w:u w:val="single"/>
              </w:rPr>
              <w:t xml:space="preserve">Bài </w:t>
            </w:r>
            <w:r>
              <w:rPr>
                <w:rFonts w:ascii="Times New Roman" w:hAnsi="Times New Roman" w:cs="Times New Roman"/>
                <w:b/>
                <w:bCs/>
                <w:sz w:val="26"/>
                <w:szCs w:val="26"/>
                <w:u w:val="single"/>
              </w:rPr>
              <w:t>4.</w:t>
            </w:r>
            <w:r w:rsidRPr="007767C4">
              <w:rPr>
                <w:rFonts w:ascii="Times New Roman" w:hAnsi="Times New Roman" w:cs="Times New Roman"/>
                <w:b/>
                <w:bCs/>
                <w:sz w:val="26"/>
                <w:szCs w:val="26"/>
                <w:u w:val="single"/>
              </w:rPr>
              <w:t>:</w:t>
            </w:r>
            <w:r w:rsidRPr="007767C4">
              <w:rPr>
                <w:rFonts w:ascii="Times New Roman" w:hAnsi="Times New Roman" w:cs="Times New Roman"/>
                <w:b/>
                <w:bCs/>
                <w:sz w:val="26"/>
                <w:szCs w:val="26"/>
              </w:rPr>
              <w:t xml:space="preserve"> Thực tập  vận hành </w:t>
            </w:r>
          </w:p>
        </w:tc>
        <w:tc>
          <w:tcPr>
            <w:tcW w:w="2564" w:type="dxa"/>
          </w:tcPr>
          <w:p w:rsidR="000D0A43" w:rsidRPr="007767C4" w:rsidRDefault="000D0A43" w:rsidP="00362918">
            <w:pPr>
              <w:jc w:val="right"/>
              <w:rPr>
                <w:rFonts w:ascii="Times New Roman" w:hAnsi="Times New Roman" w:cs="Times New Roman"/>
                <w:sz w:val="26"/>
                <w:szCs w:val="26"/>
              </w:rPr>
            </w:pPr>
            <w:r w:rsidRPr="007767C4">
              <w:rPr>
                <w:rFonts w:ascii="Times New Roman" w:hAnsi="Times New Roman" w:cs="Times New Roman"/>
                <w:sz w:val="26"/>
                <w:szCs w:val="26"/>
                <w:lang w:val="fr-FR"/>
              </w:rPr>
              <w:t>Thời gian: 40 giờ</w:t>
            </w:r>
          </w:p>
        </w:tc>
      </w:tr>
    </w:tbl>
    <w:p w:rsidR="000D0A43" w:rsidRPr="007767C4" w:rsidRDefault="000D0A43" w:rsidP="00A75B19">
      <w:pPr>
        <w:jc w:val="both"/>
        <w:rPr>
          <w:rFonts w:ascii="Times New Roman" w:hAnsi="Times New Roman" w:cs="Times New Roman"/>
          <w:i/>
          <w:iCs/>
          <w:sz w:val="26"/>
          <w:szCs w:val="26"/>
        </w:rPr>
      </w:pPr>
      <w:r w:rsidRPr="007767C4">
        <w:rPr>
          <w:rFonts w:ascii="Times New Roman" w:hAnsi="Times New Roman" w:cs="Times New Roman"/>
          <w:i/>
          <w:iCs/>
          <w:sz w:val="26"/>
          <w:szCs w:val="26"/>
        </w:rPr>
        <w:t xml:space="preserve">Mục tiêu: </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Vận dụng kiến thức và kỹ năng thực hành cơ bản đã học vào công việc thực tập của cơ sở;</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Khiêm tốn học hỏi, chịu khó làm việc, tuân thủ nội quy cơ quan và phân xưởng thực tập.</w:t>
      </w:r>
    </w:p>
    <w:p w:rsidR="000D0A43" w:rsidRPr="007767C4" w:rsidRDefault="000D0A43" w:rsidP="00A75B19">
      <w:pPr>
        <w:ind w:firstLine="545"/>
        <w:jc w:val="both"/>
        <w:rPr>
          <w:rFonts w:ascii="Times New Roman" w:hAnsi="Times New Roman" w:cs="Times New Roman"/>
          <w:sz w:val="26"/>
          <w:szCs w:val="26"/>
        </w:rPr>
      </w:pP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1. Tìm hiểu và chấp hành nội quy cơ quan và phân xưởng thực tập</w:t>
      </w: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 xml:space="preserve">2. Tìm hiểu các hệ thống thiết bị đơn vị đang sử dụng </w:t>
      </w: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3. Thực tập vận hành tủ đông và xe đông lạnh</w:t>
      </w:r>
    </w:p>
    <w:p w:rsidR="000D0A43" w:rsidRPr="007767C4" w:rsidRDefault="000D0A43" w:rsidP="00A75B19">
      <w:pPr>
        <w:jc w:val="both"/>
        <w:rPr>
          <w:rFonts w:ascii="Times New Roman" w:hAnsi="Times New Roman" w:cs="Times New Roman"/>
          <w:sz w:val="26"/>
          <w:szCs w:val="26"/>
        </w:rPr>
      </w:pPr>
    </w:p>
    <w:tbl>
      <w:tblPr>
        <w:tblW w:w="9648" w:type="dxa"/>
        <w:tblInd w:w="2" w:type="dxa"/>
        <w:tblLook w:val="01E0"/>
      </w:tblPr>
      <w:tblGrid>
        <w:gridCol w:w="7084"/>
        <w:gridCol w:w="2564"/>
      </w:tblGrid>
      <w:tr w:rsidR="000D0A43" w:rsidRPr="007767C4">
        <w:tc>
          <w:tcPr>
            <w:tcW w:w="7084" w:type="dxa"/>
            <w:vAlign w:val="center"/>
          </w:tcPr>
          <w:p w:rsidR="000D0A43" w:rsidRPr="007767C4" w:rsidRDefault="000D0A43" w:rsidP="00362918">
            <w:pPr>
              <w:jc w:val="both"/>
              <w:rPr>
                <w:rFonts w:ascii="Times New Roman" w:hAnsi="Times New Roman" w:cs="Times New Roman"/>
                <w:b/>
                <w:bCs/>
                <w:sz w:val="26"/>
                <w:szCs w:val="26"/>
              </w:rPr>
            </w:pPr>
            <w:r w:rsidRPr="007767C4">
              <w:rPr>
                <w:rFonts w:ascii="Times New Roman" w:hAnsi="Times New Roman" w:cs="Times New Roman"/>
                <w:b/>
                <w:bCs/>
                <w:sz w:val="26"/>
                <w:szCs w:val="26"/>
                <w:u w:val="single"/>
              </w:rPr>
              <w:t>Bài 6:</w:t>
            </w:r>
            <w:r w:rsidRPr="007767C4">
              <w:rPr>
                <w:rFonts w:ascii="Times New Roman" w:hAnsi="Times New Roman" w:cs="Times New Roman"/>
                <w:b/>
                <w:bCs/>
                <w:sz w:val="26"/>
                <w:szCs w:val="26"/>
              </w:rPr>
              <w:t xml:space="preserve"> Thực tập sửa chữa </w:t>
            </w:r>
          </w:p>
        </w:tc>
        <w:tc>
          <w:tcPr>
            <w:tcW w:w="2564" w:type="dxa"/>
          </w:tcPr>
          <w:p w:rsidR="000D0A43" w:rsidRPr="007767C4" w:rsidRDefault="000D0A43" w:rsidP="00362918">
            <w:pPr>
              <w:jc w:val="right"/>
              <w:rPr>
                <w:rFonts w:ascii="Times New Roman" w:hAnsi="Times New Roman" w:cs="Times New Roman"/>
                <w:sz w:val="26"/>
                <w:szCs w:val="26"/>
              </w:rPr>
            </w:pPr>
            <w:r w:rsidRPr="007767C4">
              <w:rPr>
                <w:rFonts w:ascii="Times New Roman" w:hAnsi="Times New Roman" w:cs="Times New Roman"/>
                <w:sz w:val="26"/>
                <w:szCs w:val="26"/>
                <w:lang w:val="fr-FR"/>
              </w:rPr>
              <w:t>Thời gian: 40 giờ</w:t>
            </w:r>
          </w:p>
        </w:tc>
      </w:tr>
    </w:tbl>
    <w:p w:rsidR="000D0A43" w:rsidRPr="007767C4" w:rsidRDefault="000D0A43" w:rsidP="00A75B19">
      <w:pPr>
        <w:jc w:val="both"/>
        <w:rPr>
          <w:rFonts w:ascii="Times New Roman" w:hAnsi="Times New Roman" w:cs="Times New Roman"/>
          <w:i/>
          <w:iCs/>
          <w:sz w:val="26"/>
          <w:szCs w:val="26"/>
        </w:rPr>
      </w:pPr>
      <w:r w:rsidRPr="007767C4">
        <w:rPr>
          <w:rFonts w:ascii="Times New Roman" w:hAnsi="Times New Roman" w:cs="Times New Roman"/>
          <w:i/>
          <w:iCs/>
          <w:sz w:val="26"/>
          <w:szCs w:val="26"/>
        </w:rPr>
        <w:t xml:space="preserve">Mục tiêu: </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Vận dụng kiến thức và kỹ năng thực hành cơ bản đã học vào công việc thực tập của cơ sở;</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Khiêm tốn học hỏi, chịu khó làm việc, tuân thủ nội quy cơ quan và phân xưởng thực tập.</w:t>
      </w:r>
    </w:p>
    <w:p w:rsidR="000D0A43" w:rsidRPr="007767C4" w:rsidRDefault="000D0A43" w:rsidP="00A75B19">
      <w:pPr>
        <w:ind w:firstLine="545"/>
        <w:jc w:val="both"/>
        <w:rPr>
          <w:rFonts w:ascii="Times New Roman" w:hAnsi="Times New Roman" w:cs="Times New Roman"/>
          <w:sz w:val="26"/>
          <w:szCs w:val="26"/>
        </w:rPr>
      </w:pP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1. Tìm hiểu và chấp hành nội quy cơ quan và phân xưởng thực tập</w:t>
      </w: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 xml:space="preserve">2. Tìm hiểu các hệ thống thiết bị đơn vị đang sử dụng </w:t>
      </w: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 xml:space="preserve">3. Thực tập vận hành, lắp đặt hệ thống lạnh kho lạnh </w:t>
      </w:r>
    </w:p>
    <w:p w:rsidR="000D0A43" w:rsidRPr="007767C4" w:rsidRDefault="000D0A43" w:rsidP="00A75B19">
      <w:pPr>
        <w:jc w:val="both"/>
        <w:rPr>
          <w:rFonts w:ascii="Times New Roman" w:hAnsi="Times New Roman" w:cs="Times New Roman"/>
          <w:sz w:val="26"/>
          <w:szCs w:val="26"/>
        </w:rPr>
      </w:pPr>
    </w:p>
    <w:tbl>
      <w:tblPr>
        <w:tblW w:w="9648" w:type="dxa"/>
        <w:tblInd w:w="2" w:type="dxa"/>
        <w:tblLook w:val="01E0"/>
      </w:tblPr>
      <w:tblGrid>
        <w:gridCol w:w="7084"/>
        <w:gridCol w:w="2564"/>
      </w:tblGrid>
      <w:tr w:rsidR="000D0A43" w:rsidRPr="007767C4">
        <w:tc>
          <w:tcPr>
            <w:tcW w:w="7084" w:type="dxa"/>
            <w:vAlign w:val="center"/>
          </w:tcPr>
          <w:p w:rsidR="000D0A43" w:rsidRPr="007767C4" w:rsidRDefault="000D0A43" w:rsidP="00362918">
            <w:pPr>
              <w:jc w:val="both"/>
              <w:rPr>
                <w:rFonts w:ascii="Times New Roman" w:hAnsi="Times New Roman" w:cs="Times New Roman"/>
                <w:b/>
                <w:bCs/>
                <w:sz w:val="26"/>
                <w:szCs w:val="26"/>
              </w:rPr>
            </w:pPr>
            <w:r w:rsidRPr="007767C4">
              <w:rPr>
                <w:rFonts w:ascii="Times New Roman" w:hAnsi="Times New Roman" w:cs="Times New Roman"/>
                <w:b/>
                <w:bCs/>
                <w:sz w:val="26"/>
                <w:szCs w:val="26"/>
                <w:u w:val="single"/>
              </w:rPr>
              <w:t>Bài 7:</w:t>
            </w:r>
            <w:r w:rsidRPr="007767C4">
              <w:rPr>
                <w:rFonts w:ascii="Times New Roman" w:hAnsi="Times New Roman" w:cs="Times New Roman"/>
                <w:b/>
                <w:bCs/>
                <w:sz w:val="26"/>
                <w:szCs w:val="26"/>
              </w:rPr>
              <w:t xml:space="preserve"> Thực tập bảo trì</w:t>
            </w:r>
          </w:p>
        </w:tc>
        <w:tc>
          <w:tcPr>
            <w:tcW w:w="2564" w:type="dxa"/>
          </w:tcPr>
          <w:p w:rsidR="000D0A43" w:rsidRPr="007767C4" w:rsidRDefault="000D0A43" w:rsidP="00362918">
            <w:pPr>
              <w:jc w:val="right"/>
              <w:rPr>
                <w:rFonts w:ascii="Times New Roman" w:hAnsi="Times New Roman" w:cs="Times New Roman"/>
                <w:b/>
                <w:bCs/>
                <w:sz w:val="26"/>
                <w:szCs w:val="26"/>
              </w:rPr>
            </w:pPr>
            <w:r w:rsidRPr="007767C4">
              <w:rPr>
                <w:rFonts w:ascii="Times New Roman" w:hAnsi="Times New Roman" w:cs="Times New Roman"/>
                <w:b/>
                <w:bCs/>
                <w:i/>
                <w:iCs/>
                <w:sz w:val="26"/>
                <w:szCs w:val="26"/>
                <w:lang w:val="fr-FR"/>
              </w:rPr>
              <w:t>Thời gian: 40 giờ</w:t>
            </w:r>
          </w:p>
        </w:tc>
      </w:tr>
    </w:tbl>
    <w:p w:rsidR="000D0A43" w:rsidRPr="007767C4" w:rsidRDefault="000D0A43" w:rsidP="00A75B19">
      <w:pPr>
        <w:jc w:val="both"/>
        <w:rPr>
          <w:rFonts w:ascii="Times New Roman" w:hAnsi="Times New Roman" w:cs="Times New Roman"/>
          <w:i/>
          <w:iCs/>
          <w:sz w:val="26"/>
          <w:szCs w:val="26"/>
        </w:rPr>
      </w:pPr>
      <w:r w:rsidRPr="007767C4">
        <w:rPr>
          <w:rFonts w:ascii="Times New Roman" w:hAnsi="Times New Roman" w:cs="Times New Roman"/>
          <w:i/>
          <w:iCs/>
          <w:sz w:val="26"/>
          <w:szCs w:val="26"/>
        </w:rPr>
        <w:t xml:space="preserve">Mục tiêu: </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Vận dụng kiến thức và kỹ năng thực hành cơ bản đã học vào công việc thực tế của cơ sở;</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Khiêm tốn học hỏi, chịu khó làm việc, tuân thủ nội quy cơ quan và phân xưởng thực tập.</w:t>
      </w:r>
    </w:p>
    <w:p w:rsidR="000D0A43" w:rsidRPr="007767C4" w:rsidRDefault="000D0A43" w:rsidP="00A75B19">
      <w:pPr>
        <w:ind w:firstLine="545"/>
        <w:jc w:val="both"/>
        <w:rPr>
          <w:rFonts w:ascii="Times New Roman" w:hAnsi="Times New Roman" w:cs="Times New Roman"/>
          <w:sz w:val="26"/>
          <w:szCs w:val="26"/>
        </w:rPr>
      </w:pP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1. Tìm hiểu và chấp hành nội quy cơ quan và phân xưởng thực tập</w:t>
      </w: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 xml:space="preserve">2. Tìm hiểu các hệ thống thiết bị đơn vị đang sử dụng </w:t>
      </w:r>
    </w:p>
    <w:p w:rsidR="000D0A43" w:rsidRPr="007767C4" w:rsidRDefault="000D0A43" w:rsidP="00A75B19">
      <w:pPr>
        <w:jc w:val="both"/>
        <w:rPr>
          <w:rFonts w:ascii="Times New Roman" w:hAnsi="Times New Roman" w:cs="Times New Roman"/>
          <w:sz w:val="26"/>
          <w:szCs w:val="26"/>
        </w:rPr>
      </w:pPr>
      <w:r w:rsidRPr="007767C4">
        <w:rPr>
          <w:rFonts w:ascii="Times New Roman" w:hAnsi="Times New Roman" w:cs="Times New Roman"/>
          <w:sz w:val="26"/>
          <w:szCs w:val="26"/>
        </w:rPr>
        <w:t>3. Thực tập bảo trì và lên kế hoạch định kỳ.</w:t>
      </w:r>
    </w:p>
    <w:p w:rsidR="000D0A43" w:rsidRPr="007767C4" w:rsidRDefault="000D0A43" w:rsidP="00A75B19">
      <w:pPr>
        <w:jc w:val="both"/>
        <w:rPr>
          <w:rFonts w:ascii="Times New Roman" w:hAnsi="Times New Roman" w:cs="Times New Roman"/>
          <w:sz w:val="26"/>
          <w:szCs w:val="26"/>
        </w:rPr>
      </w:pPr>
    </w:p>
    <w:p w:rsidR="000D0A43" w:rsidRPr="007767C4" w:rsidRDefault="000D0A43" w:rsidP="00A75B19">
      <w:pPr>
        <w:jc w:val="both"/>
        <w:rPr>
          <w:rFonts w:ascii="Times New Roman" w:hAnsi="Times New Roman" w:cs="Times New Roman"/>
          <w:sz w:val="26"/>
          <w:szCs w:val="26"/>
        </w:rPr>
      </w:pPr>
    </w:p>
    <w:tbl>
      <w:tblPr>
        <w:tblW w:w="9648" w:type="dxa"/>
        <w:tblInd w:w="2" w:type="dxa"/>
        <w:tblLook w:val="01E0"/>
      </w:tblPr>
      <w:tblGrid>
        <w:gridCol w:w="7290"/>
        <w:gridCol w:w="2358"/>
      </w:tblGrid>
      <w:tr w:rsidR="000D0A43" w:rsidRPr="007767C4">
        <w:tc>
          <w:tcPr>
            <w:tcW w:w="7290" w:type="dxa"/>
            <w:vAlign w:val="center"/>
          </w:tcPr>
          <w:p w:rsidR="000D0A43" w:rsidRPr="007767C4" w:rsidRDefault="000D0A43" w:rsidP="00362918">
            <w:pPr>
              <w:jc w:val="both"/>
              <w:rPr>
                <w:rFonts w:ascii="Times New Roman" w:hAnsi="Times New Roman" w:cs="Times New Roman"/>
                <w:b/>
                <w:bCs/>
                <w:sz w:val="26"/>
                <w:szCs w:val="26"/>
              </w:rPr>
            </w:pPr>
            <w:r w:rsidRPr="007767C4">
              <w:rPr>
                <w:rFonts w:ascii="Times New Roman" w:hAnsi="Times New Roman" w:cs="Times New Roman"/>
                <w:b/>
                <w:bCs/>
                <w:sz w:val="26"/>
                <w:szCs w:val="26"/>
                <w:u w:val="single"/>
              </w:rPr>
              <w:t>Bài 10:</w:t>
            </w:r>
            <w:r w:rsidRPr="007767C4">
              <w:rPr>
                <w:rFonts w:ascii="Times New Roman" w:hAnsi="Times New Roman" w:cs="Times New Roman"/>
                <w:b/>
                <w:bCs/>
                <w:sz w:val="26"/>
                <w:szCs w:val="26"/>
              </w:rPr>
              <w:t xml:space="preserve">  Lập báo cáo tổng hợp đợt thực tập tốt nghiệp</w:t>
            </w:r>
          </w:p>
        </w:tc>
        <w:tc>
          <w:tcPr>
            <w:tcW w:w="2358" w:type="dxa"/>
          </w:tcPr>
          <w:p w:rsidR="000D0A43" w:rsidRPr="007767C4" w:rsidRDefault="000D0A43" w:rsidP="00362918">
            <w:pPr>
              <w:jc w:val="right"/>
              <w:rPr>
                <w:rFonts w:ascii="Times New Roman" w:hAnsi="Times New Roman" w:cs="Times New Roman"/>
                <w:b/>
                <w:bCs/>
                <w:sz w:val="26"/>
                <w:szCs w:val="26"/>
              </w:rPr>
            </w:pPr>
            <w:r w:rsidRPr="007767C4">
              <w:rPr>
                <w:rFonts w:ascii="Times New Roman" w:hAnsi="Times New Roman" w:cs="Times New Roman"/>
                <w:b/>
                <w:bCs/>
                <w:i/>
                <w:iCs/>
                <w:sz w:val="26"/>
                <w:szCs w:val="26"/>
                <w:lang w:val="fr-FR"/>
              </w:rPr>
              <w:t>Thời gian: 40 giờ</w:t>
            </w:r>
          </w:p>
        </w:tc>
      </w:tr>
    </w:tbl>
    <w:p w:rsidR="000D0A43" w:rsidRPr="007767C4" w:rsidRDefault="000D0A43" w:rsidP="00A75B19">
      <w:pPr>
        <w:jc w:val="both"/>
        <w:rPr>
          <w:rFonts w:ascii="Times New Roman" w:hAnsi="Times New Roman" w:cs="Times New Roman"/>
          <w:i/>
          <w:iCs/>
          <w:sz w:val="26"/>
          <w:szCs w:val="26"/>
        </w:rPr>
      </w:pPr>
      <w:r w:rsidRPr="007767C4">
        <w:rPr>
          <w:rFonts w:ascii="Times New Roman" w:hAnsi="Times New Roman" w:cs="Times New Roman"/>
          <w:i/>
          <w:iCs/>
          <w:sz w:val="26"/>
          <w:szCs w:val="26"/>
        </w:rPr>
        <w:t xml:space="preserve">Mục tiêu: </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Lập báo cáo  tình hình hoạt động thực tế của đơn vị, nhà máy đến khảo sát và thực tập;</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Phát hiện được những công nghệ mới nhà máy, đơn vị thực tập đang áp dụng;</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Nghiêm túc, trung thực và cẩn thận.</w:t>
      </w:r>
    </w:p>
    <w:p w:rsidR="000D0A43" w:rsidRPr="007767C4" w:rsidRDefault="000D0A43" w:rsidP="00A75B19">
      <w:pPr>
        <w:ind w:firstLine="545"/>
        <w:jc w:val="both"/>
        <w:rPr>
          <w:rFonts w:ascii="Times New Roman" w:hAnsi="Times New Roman" w:cs="Times New Roman"/>
          <w:sz w:val="26"/>
          <w:szCs w:val="26"/>
        </w:rPr>
      </w:pP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IV. Điều kiện thực hiện môn học:</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Học sinh đã hoàn thành chương trình lý thuyết và thực tập cơ bản tại nhà trường</w:t>
      </w:r>
    </w:p>
    <w:p w:rsidR="000D0A43" w:rsidRPr="007767C4" w:rsidRDefault="000D0A43" w:rsidP="00A75B19">
      <w:pPr>
        <w:ind w:firstLine="545"/>
        <w:jc w:val="both"/>
        <w:rPr>
          <w:rFonts w:ascii="Times New Roman" w:hAnsi="Times New Roman" w:cs="Times New Roman"/>
          <w:sz w:val="26"/>
          <w:szCs w:val="26"/>
        </w:rPr>
      </w:pPr>
      <w:r w:rsidRPr="007767C4">
        <w:rPr>
          <w:rFonts w:ascii="Times New Roman" w:hAnsi="Times New Roman" w:cs="Times New Roman"/>
          <w:sz w:val="26"/>
          <w:szCs w:val="26"/>
        </w:rPr>
        <w:t>-  Học sinh phải được đi thực tập tốt nghiệp tại các cơ sở đúng chuyên ngành điện lạnh</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 xml:space="preserve">V. Nội dung và phương pháp, đánh giá: </w:t>
      </w:r>
    </w:p>
    <w:p w:rsidR="000D0A43" w:rsidRPr="007767C4" w:rsidRDefault="000D0A43" w:rsidP="00A75B19">
      <w:pPr>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VI. Hướng dẫn thực hiện môn học:</w:t>
      </w:r>
    </w:p>
    <w:p w:rsidR="000D0A43" w:rsidRPr="007767C4" w:rsidRDefault="000D0A43" w:rsidP="00A75B19">
      <w:pPr>
        <w:ind w:firstLine="545"/>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D0A43" w:rsidRPr="007767C4" w:rsidRDefault="000D0A43" w:rsidP="00A75B19">
      <w:pPr>
        <w:ind w:firstLine="545"/>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Thực tập chuyên ngành nghề có thể được thực hiện ở các đơn vị tốt nghiệp :</w:t>
      </w:r>
    </w:p>
    <w:p w:rsidR="000D0A43" w:rsidRPr="007767C4" w:rsidRDefault="000D0A43" w:rsidP="00A75B19">
      <w:pPr>
        <w:ind w:firstLine="545"/>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Các nhà máy đông lạnh thực phẩm, thủy sản, nhà máy nước đá, đồ uống...</w:t>
      </w:r>
    </w:p>
    <w:p w:rsidR="000D0A43" w:rsidRPr="007767C4" w:rsidRDefault="000D0A43" w:rsidP="00A75B19">
      <w:pPr>
        <w:ind w:firstLine="545"/>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Các nhà hàng, khách sạn</w:t>
      </w:r>
    </w:p>
    <w:p w:rsidR="000D0A43" w:rsidRPr="007767C4" w:rsidRDefault="000D0A43" w:rsidP="00A75B19">
      <w:pPr>
        <w:ind w:firstLine="545"/>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Các cơ sở sửa chữa điện lạnh...</w:t>
      </w:r>
    </w:p>
    <w:p w:rsidR="000D0A43" w:rsidRPr="007767C4" w:rsidRDefault="000D0A43" w:rsidP="00A75B19">
      <w:pPr>
        <w:jc w:val="both"/>
        <w:rPr>
          <w:rFonts w:ascii="Times New Roman" w:hAnsi="Times New Roman" w:cs="Times New Roman"/>
          <w:i/>
          <w:iCs/>
          <w:sz w:val="26"/>
          <w:szCs w:val="26"/>
          <w:lang w:val="de-DE"/>
        </w:rPr>
      </w:pPr>
      <w:r w:rsidRPr="007767C4">
        <w:rPr>
          <w:rFonts w:ascii="Times New Roman" w:hAnsi="Times New Roman" w:cs="Times New Roman"/>
          <w:i/>
          <w:iCs/>
          <w:sz w:val="26"/>
          <w:szCs w:val="26"/>
          <w:lang w:val="de-DE"/>
        </w:rPr>
        <w:t>1. Phạm vi áp dụng chương trình:</w:t>
      </w:r>
    </w:p>
    <w:p w:rsidR="000D0A43" w:rsidRPr="007767C4" w:rsidRDefault="000D0A43" w:rsidP="00A75B19">
      <w:pPr>
        <w:ind w:firstLine="545"/>
        <w:jc w:val="both"/>
        <w:rPr>
          <w:rFonts w:ascii="Times New Roman" w:hAnsi="Times New Roman" w:cs="Times New Roman"/>
          <w:sz w:val="26"/>
          <w:szCs w:val="26"/>
          <w:lang w:val="de-DE"/>
        </w:rPr>
      </w:pPr>
      <w:r w:rsidRPr="007767C4">
        <w:rPr>
          <w:rFonts w:ascii="Times New Roman" w:hAnsi="Times New Roman" w:cs="Times New Roman"/>
          <w:sz w:val="26"/>
          <w:szCs w:val="26"/>
          <w:lang w:val="da-DK"/>
        </w:rPr>
        <w:t>Họcphần này được sử dụng  cho trình độ đào tạo Cao đảng nghề CNKTN.</w:t>
      </w:r>
    </w:p>
    <w:p w:rsidR="000D0A43" w:rsidRPr="007767C4" w:rsidRDefault="000D0A43" w:rsidP="00A75B19">
      <w:pPr>
        <w:jc w:val="both"/>
        <w:rPr>
          <w:rFonts w:ascii="Times New Roman" w:hAnsi="Times New Roman" w:cs="Times New Roman"/>
          <w:sz w:val="26"/>
          <w:szCs w:val="26"/>
          <w:lang w:val="de-DE"/>
        </w:rPr>
      </w:pPr>
      <w:r w:rsidRPr="007767C4">
        <w:rPr>
          <w:rFonts w:ascii="Times New Roman" w:hAnsi="Times New Roman" w:cs="Times New Roman"/>
          <w:i/>
          <w:iCs/>
          <w:sz w:val="26"/>
          <w:szCs w:val="26"/>
          <w:lang w:val="de-DE"/>
        </w:rPr>
        <w:t>2. Hướng dẫn một số điểm chính về phương pháp giảng dạy môn học:</w:t>
      </w:r>
      <w:r w:rsidRPr="007767C4">
        <w:rPr>
          <w:rFonts w:ascii="Times New Roman" w:hAnsi="Times New Roman" w:cs="Times New Roman"/>
          <w:sz w:val="26"/>
          <w:szCs w:val="26"/>
          <w:lang w:val="de-DE"/>
        </w:rPr>
        <w:t xml:space="preserve"> </w:t>
      </w:r>
    </w:p>
    <w:p w:rsidR="000D0A43" w:rsidRPr="007767C4" w:rsidRDefault="000D0A43" w:rsidP="00A75B19">
      <w:pPr>
        <w:ind w:firstLine="720"/>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0D0A43" w:rsidRPr="007767C4" w:rsidRDefault="000D0A43" w:rsidP="00A75B19">
      <w:pPr>
        <w:jc w:val="both"/>
        <w:rPr>
          <w:rFonts w:ascii="Times New Roman" w:hAnsi="Times New Roman" w:cs="Times New Roman"/>
          <w:i/>
          <w:iCs/>
          <w:sz w:val="26"/>
          <w:szCs w:val="26"/>
          <w:lang w:val="de-DE"/>
        </w:rPr>
      </w:pPr>
      <w:r w:rsidRPr="007767C4">
        <w:rPr>
          <w:rFonts w:ascii="Times New Roman" w:hAnsi="Times New Roman" w:cs="Times New Roman"/>
          <w:i/>
          <w:iCs/>
          <w:sz w:val="26"/>
          <w:szCs w:val="26"/>
          <w:lang w:val="de-DE"/>
        </w:rPr>
        <w:t>3. Những trọng tâm chương trình cần chú ý:</w:t>
      </w:r>
    </w:p>
    <w:p w:rsidR="000D0A43" w:rsidRPr="007767C4" w:rsidRDefault="000D0A43" w:rsidP="00A75B19">
      <w:pPr>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D0A43" w:rsidRPr="007767C4" w:rsidRDefault="000D0A43" w:rsidP="00A75B19">
      <w:pPr>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D0A43" w:rsidRPr="007767C4" w:rsidRDefault="000D0A43" w:rsidP="00A75B19">
      <w:pPr>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xml:space="preserve"> Điểm được đánh giá là một trong các điểm thi tốt nghiệp      </w:t>
      </w:r>
    </w:p>
    <w:p w:rsidR="000D0A43" w:rsidRPr="007767C4" w:rsidRDefault="000D0A43" w:rsidP="00A75B19">
      <w:pPr>
        <w:jc w:val="both"/>
        <w:rPr>
          <w:rFonts w:ascii="Times New Roman" w:hAnsi="Times New Roman" w:cs="Times New Roman"/>
          <w:i/>
          <w:iCs/>
          <w:sz w:val="26"/>
          <w:szCs w:val="26"/>
          <w:lang w:val="de-DE"/>
        </w:rPr>
      </w:pPr>
      <w:r w:rsidRPr="007767C4">
        <w:rPr>
          <w:rFonts w:ascii="Times New Roman" w:hAnsi="Times New Roman" w:cs="Times New Roman"/>
          <w:i/>
          <w:iCs/>
          <w:sz w:val="26"/>
          <w:szCs w:val="26"/>
          <w:lang w:val="de-DE"/>
        </w:rPr>
        <w:t>4. Tài liệu cần tham khảo:</w:t>
      </w:r>
    </w:p>
    <w:p w:rsidR="000D0A43" w:rsidRPr="007767C4" w:rsidRDefault="000D0A43" w:rsidP="00A75B19">
      <w:pPr>
        <w:ind w:firstLine="545"/>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D0A43" w:rsidRPr="007767C4" w:rsidRDefault="000D0A43" w:rsidP="00A75B19">
      <w:pPr>
        <w:ind w:firstLine="545"/>
        <w:jc w:val="both"/>
        <w:rPr>
          <w:rFonts w:ascii="Times New Roman" w:hAnsi="Times New Roman" w:cs="Times New Roman"/>
          <w:sz w:val="26"/>
          <w:szCs w:val="26"/>
          <w:lang w:val="de-DE"/>
        </w:rPr>
      </w:pPr>
      <w:r w:rsidRPr="007767C4">
        <w:rPr>
          <w:rFonts w:ascii="Times New Roman" w:hAnsi="Times New Roman" w:cs="Times New Roman"/>
          <w:sz w:val="26"/>
          <w:szCs w:val="26"/>
          <w:lang w:val="de-DE"/>
        </w:rPr>
        <w:t>- Các tài liệu chuyên ngành đã học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tabs>
          <w:tab w:val="center" w:pos="2127"/>
          <w:tab w:val="center" w:pos="6946"/>
        </w:tabs>
        <w:rPr>
          <w:rFonts w:ascii="Times New Roman" w:hAnsi="Times New Roman" w:cs="Times New Roman"/>
          <w:b/>
          <w:bCs/>
          <w:sz w:val="26"/>
          <w:szCs w:val="26"/>
        </w:rPr>
      </w:pPr>
      <w:r w:rsidRPr="007767C4">
        <w:rPr>
          <w:rFonts w:ascii="Times New Roman" w:hAnsi="Times New Roman" w:cs="Times New Roman"/>
          <w:sz w:val="26"/>
          <w:szCs w:val="26"/>
        </w:rPr>
        <w:t>UBND THÀNH PHỐ HỒ CHÍ MINH</w:t>
      </w:r>
      <w:r w:rsidRPr="007767C4">
        <w:rPr>
          <w:rFonts w:ascii="Times New Roman" w:hAnsi="Times New Roman" w:cs="Times New Roman"/>
          <w:sz w:val="26"/>
          <w:szCs w:val="26"/>
        </w:rPr>
        <w:tab/>
      </w:r>
      <w:r w:rsidRPr="007767C4">
        <w:rPr>
          <w:rFonts w:ascii="Times New Roman" w:hAnsi="Times New Roman" w:cs="Times New Roman"/>
          <w:b/>
          <w:bCs/>
          <w:sz w:val="26"/>
          <w:szCs w:val="26"/>
        </w:rPr>
        <w:t>CỘNG HÒA XÃ HỘI CHỦ NGHĨA VIỆT NAM</w:t>
      </w:r>
    </w:p>
    <w:p w:rsidR="000D0A43" w:rsidRPr="007767C4" w:rsidRDefault="000D0A43" w:rsidP="00A75B19">
      <w:pPr>
        <w:tabs>
          <w:tab w:val="center" w:pos="2127"/>
          <w:tab w:val="center" w:pos="6804"/>
        </w:tabs>
        <w:rPr>
          <w:rFonts w:ascii="Times New Roman" w:hAnsi="Times New Roman" w:cs="Times New Roman"/>
          <w:sz w:val="26"/>
          <w:szCs w:val="26"/>
        </w:rPr>
      </w:pPr>
      <w:r w:rsidRPr="007767C4">
        <w:rPr>
          <w:rFonts w:ascii="Times New Roman" w:hAnsi="Times New Roman" w:cs="Times New Roman"/>
          <w:b/>
          <w:bCs/>
          <w:sz w:val="26"/>
          <w:szCs w:val="26"/>
        </w:rPr>
        <w:t>TRƯỜNG CAO ĐẲNG KỸ THUẬT</w:t>
      </w:r>
      <w:r w:rsidRPr="007767C4">
        <w:rPr>
          <w:rFonts w:ascii="Times New Roman" w:hAnsi="Times New Roman" w:cs="Times New Roman"/>
          <w:b/>
          <w:bCs/>
          <w:sz w:val="26"/>
          <w:szCs w:val="26"/>
        </w:rPr>
        <w:tab/>
        <w:t>Độc lập – Tự do – Hạnh phúc</w:t>
      </w:r>
    </w:p>
    <w:p w:rsidR="000D0A43" w:rsidRPr="007767C4" w:rsidRDefault="000D0A43" w:rsidP="00A75B19">
      <w:pPr>
        <w:tabs>
          <w:tab w:val="center" w:pos="2127"/>
          <w:tab w:val="center" w:pos="6946"/>
        </w:tabs>
        <w:rPr>
          <w:rFonts w:ascii="Times New Roman" w:hAnsi="Times New Roman" w:cs="Times New Roman"/>
          <w:b/>
          <w:bCs/>
          <w:sz w:val="26"/>
          <w:szCs w:val="26"/>
        </w:rPr>
      </w:pPr>
      <w:r>
        <w:rPr>
          <w:noProof/>
        </w:rPr>
        <w:pict>
          <v:line id="Straight Connector 31" o:spid="_x0000_s1026" style="position:absolute;z-index:251657216;visibility:visible;mso-wrap-distance-top:-3e-5mm;mso-wrap-distance-bottom:-3e-5mm" from="266.4pt,.55pt" to="413.4pt,.55pt"/>
        </w:pict>
      </w:r>
      <w:r w:rsidRPr="007767C4">
        <w:rPr>
          <w:rFonts w:ascii="Times New Roman" w:hAnsi="Times New Roman" w:cs="Times New Roman"/>
          <w:b/>
          <w:bCs/>
          <w:sz w:val="26"/>
          <w:szCs w:val="26"/>
        </w:rPr>
        <w:t>LÝ TỰ TRỌNG TP. HỒ CHÍ MINH</w:t>
      </w:r>
      <w:r w:rsidRPr="007767C4">
        <w:rPr>
          <w:rFonts w:ascii="Times New Roman" w:hAnsi="Times New Roman" w:cs="Times New Roman"/>
          <w:b/>
          <w:bCs/>
          <w:sz w:val="26"/>
          <w:szCs w:val="26"/>
        </w:rPr>
        <w:tab/>
      </w:r>
    </w:p>
    <w:p w:rsidR="000D0A43" w:rsidRPr="007767C4" w:rsidRDefault="000D0A43" w:rsidP="00A75B19">
      <w:pPr>
        <w:tabs>
          <w:tab w:val="center" w:pos="2127"/>
          <w:tab w:val="center" w:pos="6946"/>
        </w:tabs>
        <w:rPr>
          <w:rFonts w:ascii="Times New Roman" w:hAnsi="Times New Roman" w:cs="Times New Roman"/>
          <w:b/>
          <w:bCs/>
          <w:sz w:val="26"/>
          <w:szCs w:val="26"/>
        </w:rPr>
      </w:pPr>
      <w:r>
        <w:rPr>
          <w:noProof/>
        </w:rPr>
        <w:pict>
          <v:line id="Straight Connector 32" o:spid="_x0000_s1027" style="position:absolute;z-index:251656192;visibility:visible;mso-wrap-distance-top:-3e-5mm;mso-wrap-distance-bottom:-3e-5mm" from="65.85pt,-.25pt" to="127.2pt,-.25pt"/>
        </w:pict>
      </w:r>
      <w:r w:rsidRPr="007767C4">
        <w:rPr>
          <w:rFonts w:ascii="Times New Roman" w:hAnsi="Times New Roman" w:cs="Times New Roman"/>
          <w:b/>
          <w:bCs/>
          <w:sz w:val="26"/>
          <w:szCs w:val="26"/>
        </w:rPr>
        <w:tab/>
      </w: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CHƯƠNG TRÌNH HỌC PHẦN</w:t>
      </w:r>
    </w:p>
    <w:p w:rsidR="000D0A43" w:rsidRPr="007767C4" w:rsidRDefault="000D0A43" w:rsidP="00A75B19">
      <w:pPr>
        <w:jc w:val="center"/>
        <w:rPr>
          <w:rFonts w:ascii="Times New Roman" w:hAnsi="Times New Roman" w:cs="Times New Roman"/>
          <w:i/>
          <w:iCs/>
          <w:sz w:val="26"/>
          <w:szCs w:val="26"/>
          <w:lang w:val="pt-BR"/>
        </w:rPr>
      </w:pPr>
    </w:p>
    <w:p w:rsidR="000D0A43" w:rsidRPr="007767C4" w:rsidRDefault="000D0A43" w:rsidP="00A75B19">
      <w:pPr>
        <w:jc w:val="center"/>
        <w:rPr>
          <w:rFonts w:ascii="Times New Roman" w:hAnsi="Times New Roman" w:cs="Times New Roman"/>
          <w:i/>
          <w:iCs/>
          <w:sz w:val="26"/>
          <w:szCs w:val="26"/>
          <w:lang w:val="pt-BR"/>
        </w:rPr>
      </w:pPr>
    </w:p>
    <w:p w:rsidR="000D0A43" w:rsidRPr="007767C4" w:rsidRDefault="000D0A43" w:rsidP="00A75B19">
      <w:pPr>
        <w:spacing w:before="120" w:line="288" w:lineRule="auto"/>
        <w:jc w:val="both"/>
        <w:outlineLvl w:val="0"/>
        <w:rPr>
          <w:rFonts w:ascii="Times New Roman" w:hAnsi="Times New Roman" w:cs="Times New Roman"/>
          <w:b/>
          <w:bCs/>
          <w:color w:val="FF0000"/>
          <w:sz w:val="26"/>
          <w:szCs w:val="26"/>
          <w:lang w:val="pt-BR"/>
        </w:rPr>
      </w:pPr>
      <w:r w:rsidRPr="007767C4">
        <w:rPr>
          <w:rFonts w:ascii="Times New Roman" w:hAnsi="Times New Roman" w:cs="Times New Roman"/>
          <w:b/>
          <w:bCs/>
          <w:sz w:val="26"/>
          <w:szCs w:val="26"/>
          <w:lang w:val="pt-BR"/>
        </w:rPr>
        <w:t>Tên học phần</w:t>
      </w:r>
      <w:r w:rsidRPr="007767C4">
        <w:rPr>
          <w:rFonts w:ascii="Times New Roman" w:hAnsi="Times New Roman" w:cs="Times New Roman"/>
          <w:sz w:val="26"/>
          <w:szCs w:val="26"/>
          <w:lang w:val="pt-BR"/>
        </w:rPr>
        <w:t xml:space="preserve">: </w:t>
      </w:r>
      <w:r w:rsidRPr="007767C4">
        <w:rPr>
          <w:rFonts w:ascii="Times New Roman" w:hAnsi="Times New Roman" w:cs="Times New Roman"/>
          <w:b/>
          <w:bCs/>
          <w:sz w:val="26"/>
          <w:szCs w:val="26"/>
        </w:rPr>
        <w:t>THỰC TẬP ĐIỀU KHIỂN TỰ ĐỘNG HỆ THỐNG LẠNH</w:t>
      </w:r>
    </w:p>
    <w:p w:rsidR="000D0A43" w:rsidRPr="007767C4" w:rsidRDefault="000D0A43" w:rsidP="00A75B19">
      <w:pPr>
        <w:spacing w:before="120"/>
        <w:jc w:val="both"/>
        <w:outlineLvl w:val="0"/>
        <w:rPr>
          <w:rFonts w:ascii="Times New Roman" w:hAnsi="Times New Roman" w:cs="Times New Roman"/>
          <w:color w:val="FF0000"/>
          <w:sz w:val="26"/>
          <w:szCs w:val="26"/>
          <w:lang w:val="pt-BR"/>
        </w:rPr>
      </w:pPr>
      <w:r w:rsidRPr="007767C4">
        <w:rPr>
          <w:rFonts w:ascii="Times New Roman" w:hAnsi="Times New Roman" w:cs="Times New Roman"/>
          <w:b/>
          <w:bCs/>
          <w:sz w:val="26"/>
          <w:szCs w:val="26"/>
          <w:lang w:val="pt-BR"/>
        </w:rPr>
        <w:t>Mã học phần</w:t>
      </w:r>
      <w:r w:rsidRPr="007767C4">
        <w:rPr>
          <w:rFonts w:ascii="Times New Roman" w:hAnsi="Times New Roman" w:cs="Times New Roman"/>
          <w:sz w:val="26"/>
          <w:szCs w:val="26"/>
          <w:lang w:val="pt-BR"/>
        </w:rPr>
        <w:t>:</w:t>
      </w:r>
    </w:p>
    <w:p w:rsidR="000D0A43" w:rsidRPr="007767C4" w:rsidRDefault="000D0A43" w:rsidP="00A75B19">
      <w:pPr>
        <w:spacing w:before="1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Thời gian thực hiện học phần: 60</w:t>
      </w:r>
      <w:r w:rsidRPr="007767C4">
        <w:rPr>
          <w:rFonts w:ascii="Times New Roman" w:hAnsi="Times New Roman" w:cs="Times New Roman"/>
          <w:sz w:val="26"/>
          <w:szCs w:val="26"/>
          <w:lang w:val="pt-BR"/>
        </w:rPr>
        <w:t xml:space="preserve"> giờ; ( Thực hành: </w:t>
      </w:r>
      <w:r>
        <w:rPr>
          <w:rFonts w:ascii="Times New Roman" w:hAnsi="Times New Roman" w:cs="Times New Roman"/>
          <w:sz w:val="26"/>
          <w:szCs w:val="26"/>
          <w:lang w:val="pt-BR"/>
        </w:rPr>
        <w:t>4.</w:t>
      </w:r>
      <w:r w:rsidRPr="007767C4">
        <w:rPr>
          <w:rFonts w:ascii="Times New Roman" w:hAnsi="Times New Roman" w:cs="Times New Roman"/>
          <w:sz w:val="26"/>
          <w:szCs w:val="26"/>
          <w:lang w:val="pt-BR"/>
        </w:rPr>
        <w:t>4 giờ; Kiểm tra: 6 giờ)</w:t>
      </w:r>
    </w:p>
    <w:p w:rsidR="000D0A43" w:rsidRPr="007767C4" w:rsidRDefault="000D0A43" w:rsidP="00A75B19">
      <w:pPr>
        <w:pStyle w:val="ListParagraph"/>
        <w:numPr>
          <w:ilvl w:val="0"/>
          <w:numId w:val="21"/>
        </w:numPr>
        <w:tabs>
          <w:tab w:val="left" w:pos="397"/>
        </w:tabs>
        <w:spacing w:before="120"/>
        <w:ind w:hanging="18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Vị trí, tính chất của học phần:</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Vị trí:  ðýợc bố trí ở học kỳ 3, sau khi học xong các môn học cõ sở và các môn học Ðo lýờng Ðiện - Lạnh, Lạnh cõ bản, </w:t>
      </w:r>
      <w:r w:rsidRPr="007767C4">
        <w:rPr>
          <w:rFonts w:ascii="Times New Roman" w:hAnsi="Times New Roman" w:cs="Times New Roman"/>
          <w:sz w:val="26"/>
          <w:szCs w:val="26"/>
        </w:rPr>
        <w:t xml:space="preserve">Cơ </w:t>
      </w:r>
      <w:r w:rsidRPr="007767C4">
        <w:rPr>
          <w:rFonts w:ascii="Times New Roman" w:hAnsi="Times New Roman" w:cs="Times New Roman"/>
          <w:sz w:val="26"/>
          <w:szCs w:val="26"/>
          <w:lang w:val="pt-BR"/>
        </w:rPr>
        <w:t>sở kỹ thuật điện.</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Tính chất: học phần tự chọn.</w:t>
      </w:r>
    </w:p>
    <w:p w:rsidR="000D0A43" w:rsidRPr="007767C4" w:rsidRDefault="000D0A43" w:rsidP="00A75B19">
      <w:pPr>
        <w:pStyle w:val="ListParagraph"/>
        <w:numPr>
          <w:ilvl w:val="0"/>
          <w:numId w:val="21"/>
        </w:numPr>
        <w:tabs>
          <w:tab w:val="left" w:pos="397"/>
        </w:tabs>
        <w:spacing w:before="120"/>
        <w:ind w:left="0" w:firstLine="25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Mục tiêu học phần:</w:t>
      </w:r>
    </w:p>
    <w:p w:rsidR="000D0A43" w:rsidRPr="007767C4" w:rsidRDefault="000D0A43" w:rsidP="00A75B19">
      <w:pPr>
        <w:pStyle w:val="ListParagraph"/>
        <w:numPr>
          <w:ilvl w:val="0"/>
          <w:numId w:val="1"/>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Kiến thức: </w:t>
      </w:r>
    </w:p>
    <w:p w:rsidR="000D0A43" w:rsidRPr="007767C4" w:rsidRDefault="000D0A43" w:rsidP="00A75B19">
      <w:pPr>
        <w:pStyle w:val="ListParagraph"/>
        <w:tabs>
          <w:tab w:val="left" w:pos="709"/>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Trình bày ðýợc nguyên lý hoạt ðộng, cấu tạo và phân loại của các thiết bị điều khiển tự động hệ thống máy lạnh.</w:t>
      </w:r>
      <w:r w:rsidRPr="007767C4">
        <w:rPr>
          <w:rFonts w:ascii="Times New Roman" w:hAnsi="Times New Roman" w:cs="Times New Roman"/>
          <w:sz w:val="26"/>
          <w:szCs w:val="26"/>
          <w:lang w:val="pt-BR"/>
        </w:rPr>
        <w:tab/>
      </w:r>
    </w:p>
    <w:p w:rsidR="000D0A43" w:rsidRPr="007767C4" w:rsidRDefault="000D0A43" w:rsidP="00A75B19">
      <w:pPr>
        <w:pStyle w:val="ListParagraph"/>
        <w:numPr>
          <w:ilvl w:val="0"/>
          <w:numId w:val="1"/>
        </w:numPr>
        <w:tabs>
          <w:tab w:val="left" w:pos="630"/>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Kỹ năng:  </w:t>
      </w:r>
    </w:p>
    <w:p w:rsidR="000D0A43" w:rsidRPr="007767C4" w:rsidRDefault="000D0A43" w:rsidP="00A75B19">
      <w:pPr>
        <w:pStyle w:val="ListParagraph"/>
        <w:tabs>
          <w:tab w:val="left" w:pos="630"/>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Thực hiện ðýợc quy trình lắp ðặt  của các thiết bị điều khiển tự động ðạt yêu cầu kỹ thuật, công nghệ, an toàn cho ngýời và thiết bị, ðạt nãng suất;</w:t>
      </w:r>
    </w:p>
    <w:p w:rsidR="000D0A43" w:rsidRPr="007767C4" w:rsidRDefault="000D0A43" w:rsidP="00A75B19">
      <w:pPr>
        <w:pStyle w:val="ListParagraph"/>
        <w:tabs>
          <w:tab w:val="left" w:pos="630"/>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Thực hiện ðýợc quy trình bảo trì, bảo dýỡng  các thiết bị điều khiển tự động.</w:t>
      </w:r>
    </w:p>
    <w:p w:rsidR="000D0A43" w:rsidRPr="007767C4" w:rsidRDefault="000D0A43" w:rsidP="00A75B19">
      <w:pPr>
        <w:pStyle w:val="ListParagraph"/>
        <w:tabs>
          <w:tab w:val="left" w:pos="630"/>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Hiệu chỉnh các thông số kỹ thuật của các của các thiết bị điều khiển tự động ðảm bảo ðạt yêu cầu kỹ thuật.</w:t>
      </w:r>
    </w:p>
    <w:p w:rsidR="000D0A43" w:rsidRPr="007767C4" w:rsidRDefault="000D0A43" w:rsidP="00A75B19">
      <w:pPr>
        <w:pStyle w:val="ListParagraph"/>
        <w:numPr>
          <w:ilvl w:val="0"/>
          <w:numId w:val="1"/>
        </w:numPr>
        <w:tabs>
          <w:tab w:val="left" w:pos="630"/>
        </w:tabs>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Năng lực tự chủ và trách nhiệm: </w:t>
      </w:r>
    </w:p>
    <w:p w:rsidR="000D0A43" w:rsidRPr="007767C4" w:rsidRDefault="000D0A43" w:rsidP="00A75B19">
      <w:pPr>
        <w:pStyle w:val="ListParagraph"/>
        <w:tabs>
          <w:tab w:val="left" w:pos="630"/>
        </w:tabs>
        <w:spacing w:before="120"/>
        <w:ind w:left="862"/>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Rèn luyện tính linh hoạt, cẩn thận, nghiêm túc trong công việc và ðảm bảo an toàn cho ngýời và thiết bị. </w:t>
      </w:r>
    </w:p>
    <w:p w:rsidR="000D0A43" w:rsidRPr="007767C4" w:rsidRDefault="000D0A43" w:rsidP="00A75B19">
      <w:pPr>
        <w:pStyle w:val="ListParagraph"/>
        <w:numPr>
          <w:ilvl w:val="0"/>
          <w:numId w:val="21"/>
        </w:numPr>
        <w:tabs>
          <w:tab w:val="left" w:pos="397"/>
        </w:tabs>
        <w:spacing w:before="120"/>
        <w:ind w:left="0" w:firstLine="34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Nội dung học phần:</w:t>
      </w:r>
    </w:p>
    <w:p w:rsidR="000D0A43" w:rsidRPr="007767C4" w:rsidRDefault="000D0A43" w:rsidP="00A75B19">
      <w:pPr>
        <w:tabs>
          <w:tab w:val="left" w:pos="709"/>
        </w:tabs>
        <w:spacing w:before="12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1. Nội dung tổng quát và phân bổ thời gian:</w:t>
      </w:r>
    </w:p>
    <w:p w:rsidR="000D0A43" w:rsidRPr="007767C4" w:rsidRDefault="000D0A43" w:rsidP="00A75B19">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788"/>
        <w:gridCol w:w="1169"/>
        <w:gridCol w:w="979"/>
        <w:gridCol w:w="1902"/>
        <w:gridCol w:w="986"/>
      </w:tblGrid>
      <w:tr w:rsidR="000D0A43" w:rsidRPr="007767C4">
        <w:trPr>
          <w:cantSplit/>
          <w:trHeight w:val="565"/>
        </w:trPr>
        <w:tc>
          <w:tcPr>
            <w:tcW w:w="820" w:type="dxa"/>
            <w:vMerge w:val="restart"/>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Số TT</w:t>
            </w:r>
          </w:p>
        </w:tc>
        <w:tc>
          <w:tcPr>
            <w:tcW w:w="3788" w:type="dxa"/>
            <w:vMerge w:val="restart"/>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Tên các bài trong học phần</w:t>
            </w:r>
          </w:p>
        </w:tc>
        <w:tc>
          <w:tcPr>
            <w:tcW w:w="5036" w:type="dxa"/>
            <w:gridSpan w:val="4"/>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Thời gian (giờ)</w:t>
            </w:r>
          </w:p>
        </w:tc>
      </w:tr>
      <w:tr w:rsidR="000D0A43" w:rsidRPr="007767C4">
        <w:trPr>
          <w:cantSplit/>
        </w:trPr>
        <w:tc>
          <w:tcPr>
            <w:tcW w:w="820" w:type="dxa"/>
            <w:vMerge/>
            <w:vAlign w:val="center"/>
          </w:tcPr>
          <w:p w:rsidR="000D0A43" w:rsidRPr="007767C4" w:rsidRDefault="000D0A43" w:rsidP="00362918">
            <w:pPr>
              <w:jc w:val="center"/>
              <w:rPr>
                <w:rFonts w:ascii="Times New Roman" w:hAnsi="Times New Roman" w:cs="Times New Roman"/>
                <w:b/>
                <w:bCs/>
                <w:color w:val="000000"/>
                <w:sz w:val="26"/>
                <w:szCs w:val="26"/>
              </w:rPr>
            </w:pPr>
          </w:p>
        </w:tc>
        <w:tc>
          <w:tcPr>
            <w:tcW w:w="3788" w:type="dxa"/>
            <w:vMerge/>
            <w:vAlign w:val="center"/>
          </w:tcPr>
          <w:p w:rsidR="000D0A43" w:rsidRPr="007767C4" w:rsidRDefault="000D0A43" w:rsidP="00362918">
            <w:pPr>
              <w:jc w:val="center"/>
              <w:rPr>
                <w:rFonts w:ascii="Times New Roman" w:hAnsi="Times New Roman" w:cs="Times New Roman"/>
                <w:b/>
                <w:bCs/>
                <w:color w:val="000000"/>
                <w:sz w:val="26"/>
                <w:szCs w:val="26"/>
              </w:rPr>
            </w:pPr>
          </w:p>
        </w:tc>
        <w:tc>
          <w:tcPr>
            <w:tcW w:w="1169"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Tổng</w:t>
            </w:r>
          </w:p>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sz w:val="26"/>
                <w:szCs w:val="26"/>
              </w:rPr>
              <w:t>số</w:t>
            </w:r>
          </w:p>
        </w:tc>
        <w:tc>
          <w:tcPr>
            <w:tcW w:w="979" w:type="dxa"/>
            <w:vAlign w:val="center"/>
          </w:tcPr>
          <w:p w:rsidR="000D0A43" w:rsidRPr="007767C4" w:rsidRDefault="000D0A43" w:rsidP="00362918">
            <w:pPr>
              <w:rPr>
                <w:rFonts w:ascii="Times New Roman" w:hAnsi="Times New Roman" w:cs="Times New Roman"/>
                <w:b/>
                <w:bCs/>
                <w:sz w:val="26"/>
                <w:szCs w:val="26"/>
              </w:rPr>
            </w:pPr>
            <w:r w:rsidRPr="007767C4">
              <w:rPr>
                <w:rFonts w:ascii="Times New Roman" w:hAnsi="Times New Roman" w:cs="Times New Roman"/>
                <w:b/>
                <w:bCs/>
                <w:sz w:val="26"/>
                <w:szCs w:val="26"/>
              </w:rPr>
              <w:t>Lý thuyết</w:t>
            </w:r>
          </w:p>
        </w:tc>
        <w:tc>
          <w:tcPr>
            <w:tcW w:w="1902" w:type="dxa"/>
            <w:vAlign w:val="center"/>
          </w:tcPr>
          <w:p w:rsidR="000D0A43" w:rsidRPr="007767C4" w:rsidRDefault="000D0A43" w:rsidP="00362918">
            <w:pPr>
              <w:rPr>
                <w:rFonts w:ascii="Times New Roman" w:hAnsi="Times New Roman" w:cs="Times New Roman"/>
                <w:b/>
                <w:bCs/>
                <w:sz w:val="26"/>
                <w:szCs w:val="26"/>
              </w:rPr>
            </w:pPr>
            <w:r w:rsidRPr="007767C4">
              <w:rPr>
                <w:rFonts w:ascii="Times New Roman" w:hAnsi="Times New Roman" w:cs="Times New Roman"/>
                <w:b/>
                <w:bCs/>
                <w:sz w:val="26"/>
                <w:szCs w:val="26"/>
              </w:rPr>
              <w:t>Thực hành / thực tập/ thí nghiệm/ bài tập/ thảo luận</w:t>
            </w:r>
          </w:p>
        </w:tc>
        <w:tc>
          <w:tcPr>
            <w:tcW w:w="986" w:type="dxa"/>
            <w:vAlign w:val="center"/>
          </w:tcPr>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Tổng</w:t>
            </w:r>
          </w:p>
          <w:p w:rsidR="000D0A43" w:rsidRPr="007767C4" w:rsidRDefault="000D0A43" w:rsidP="00362918">
            <w:pPr>
              <w:jc w:val="center"/>
              <w:rPr>
                <w:rFonts w:ascii="Times New Roman" w:hAnsi="Times New Roman" w:cs="Times New Roman"/>
                <w:b/>
                <w:bCs/>
                <w:sz w:val="26"/>
                <w:szCs w:val="26"/>
              </w:rPr>
            </w:pPr>
            <w:r w:rsidRPr="007767C4">
              <w:rPr>
                <w:rFonts w:ascii="Times New Roman" w:hAnsi="Times New Roman" w:cs="Times New Roman"/>
                <w:b/>
                <w:bCs/>
                <w:sz w:val="26"/>
                <w:szCs w:val="26"/>
              </w:rPr>
              <w:t>số</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1</w:t>
            </w:r>
          </w:p>
        </w:tc>
        <w:tc>
          <w:tcPr>
            <w:tcW w:w="3788"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Bài 1: Kỹ thuật ðiện-ðiều khiển</w:t>
            </w:r>
          </w:p>
        </w:tc>
        <w:tc>
          <w:tcPr>
            <w:tcW w:w="1169"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18</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2</w:t>
            </w:r>
          </w:p>
        </w:tc>
        <w:tc>
          <w:tcPr>
            <w:tcW w:w="3788"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Bài 2: Các dụng cụ và thiết bị tự ðộng</w:t>
            </w:r>
          </w:p>
        </w:tc>
        <w:tc>
          <w:tcPr>
            <w:tcW w:w="1169"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18</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r>
      <w:tr w:rsidR="000D0A43" w:rsidRPr="007767C4">
        <w:tc>
          <w:tcPr>
            <w:tcW w:w="820"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3788" w:type="dxa"/>
            <w:vAlign w:val="center"/>
          </w:tcPr>
          <w:p w:rsidR="000D0A43" w:rsidRPr="007767C4" w:rsidRDefault="000D0A43" w:rsidP="00362918">
            <w:pPr>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Bài 3: Điều khiển tự động trong hệ thống lạnh</w:t>
            </w:r>
          </w:p>
        </w:tc>
        <w:tc>
          <w:tcPr>
            <w:tcW w:w="1169"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20</w:t>
            </w:r>
          </w:p>
        </w:tc>
        <w:tc>
          <w:tcPr>
            <w:tcW w:w="979" w:type="dxa"/>
            <w:vAlign w:val="center"/>
          </w:tcPr>
          <w:p w:rsidR="000D0A43" w:rsidRPr="007767C4" w:rsidRDefault="000D0A43" w:rsidP="00362918">
            <w:pPr>
              <w:jc w:val="center"/>
              <w:rPr>
                <w:rFonts w:ascii="Times New Roman" w:hAnsi="Times New Roman" w:cs="Times New Roman"/>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lang w:val="pt-BR"/>
              </w:rPr>
              <w:t>18</w:t>
            </w:r>
          </w:p>
        </w:tc>
        <w:tc>
          <w:tcPr>
            <w:tcW w:w="986" w:type="dxa"/>
            <w:vAlign w:val="center"/>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r>
      <w:tr w:rsidR="000D0A43" w:rsidRPr="007767C4">
        <w:trPr>
          <w:trHeight w:val="473"/>
        </w:trPr>
        <w:tc>
          <w:tcPr>
            <w:tcW w:w="820" w:type="dxa"/>
            <w:vAlign w:val="center"/>
          </w:tcPr>
          <w:p w:rsidR="000D0A43" w:rsidRPr="007767C4" w:rsidRDefault="000D0A43" w:rsidP="00362918">
            <w:pPr>
              <w:jc w:val="center"/>
              <w:rPr>
                <w:rFonts w:ascii="Times New Roman" w:hAnsi="Times New Roman" w:cs="Times New Roman"/>
                <w:b/>
                <w:bCs/>
                <w:color w:val="000000"/>
                <w:sz w:val="26"/>
                <w:szCs w:val="26"/>
                <w:lang w:val="pt-BR"/>
              </w:rPr>
            </w:pPr>
          </w:p>
        </w:tc>
        <w:tc>
          <w:tcPr>
            <w:tcW w:w="3788" w:type="dxa"/>
            <w:vAlign w:val="center"/>
          </w:tcPr>
          <w:p w:rsidR="000D0A43" w:rsidRPr="007767C4" w:rsidRDefault="000D0A43" w:rsidP="00362918">
            <w:pPr>
              <w:jc w:val="center"/>
              <w:rPr>
                <w:rFonts w:ascii="Times New Roman" w:hAnsi="Times New Roman" w:cs="Times New Roman"/>
                <w:b/>
                <w:bCs/>
                <w:color w:val="000000"/>
                <w:sz w:val="26"/>
                <w:szCs w:val="26"/>
                <w:lang w:val="pt-BR"/>
              </w:rPr>
            </w:pPr>
            <w:r w:rsidRPr="007767C4">
              <w:rPr>
                <w:rFonts w:ascii="Times New Roman" w:hAnsi="Times New Roman" w:cs="Times New Roman"/>
                <w:b/>
                <w:bCs/>
                <w:color w:val="000000"/>
                <w:sz w:val="26"/>
                <w:szCs w:val="26"/>
                <w:lang w:val="pt-BR"/>
              </w:rPr>
              <w:t>Cộng</w:t>
            </w:r>
          </w:p>
        </w:tc>
        <w:tc>
          <w:tcPr>
            <w:tcW w:w="1169"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pt-BR"/>
              </w:rPr>
              <w:t>60</w:t>
            </w:r>
          </w:p>
        </w:tc>
        <w:tc>
          <w:tcPr>
            <w:tcW w:w="979" w:type="dxa"/>
            <w:vAlign w:val="center"/>
          </w:tcPr>
          <w:p w:rsidR="000D0A43" w:rsidRPr="007767C4" w:rsidRDefault="000D0A43" w:rsidP="00362918">
            <w:pPr>
              <w:jc w:val="center"/>
              <w:rPr>
                <w:rFonts w:ascii="Times New Roman" w:hAnsi="Times New Roman" w:cs="Times New Roman"/>
                <w:b/>
                <w:bCs/>
                <w:color w:val="000000"/>
                <w:sz w:val="26"/>
                <w:szCs w:val="26"/>
              </w:rPr>
            </w:pPr>
          </w:p>
        </w:tc>
        <w:tc>
          <w:tcPr>
            <w:tcW w:w="1902" w:type="dxa"/>
            <w:vAlign w:val="center"/>
          </w:tcPr>
          <w:p w:rsidR="000D0A43" w:rsidRPr="007767C4" w:rsidRDefault="000D0A43" w:rsidP="00362918">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lang w:val="pt-BR"/>
              </w:rPr>
              <w:t>4.</w:t>
            </w:r>
            <w:r w:rsidRPr="007767C4">
              <w:rPr>
                <w:rFonts w:ascii="Times New Roman" w:hAnsi="Times New Roman" w:cs="Times New Roman"/>
                <w:b/>
                <w:bCs/>
                <w:color w:val="000000"/>
                <w:sz w:val="26"/>
                <w:szCs w:val="26"/>
                <w:lang w:val="pt-BR"/>
              </w:rPr>
              <w:t>4</w:t>
            </w:r>
          </w:p>
        </w:tc>
        <w:tc>
          <w:tcPr>
            <w:tcW w:w="986" w:type="dxa"/>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6</w:t>
            </w:r>
          </w:p>
        </w:tc>
      </w:tr>
    </w:tbl>
    <w:p w:rsidR="000D0A43" w:rsidRPr="007767C4" w:rsidRDefault="000D0A43" w:rsidP="00A75B19">
      <w:pPr>
        <w:tabs>
          <w:tab w:val="left" w:pos="3348"/>
        </w:tabs>
        <w:rPr>
          <w:rFonts w:ascii="Times New Roman" w:hAnsi="Times New Roman" w:cs="Times New Roman"/>
          <w:sz w:val="26"/>
          <w:szCs w:val="26"/>
          <w:lang w:val="pt-BR"/>
        </w:rPr>
      </w:pPr>
    </w:p>
    <w:p w:rsidR="000D0A43" w:rsidRPr="007767C4" w:rsidRDefault="000D0A43" w:rsidP="00A75B19">
      <w:pPr>
        <w:tabs>
          <w:tab w:val="right" w:pos="426"/>
        </w:tabs>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2. Nội dung chi tiết:</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b/>
          <w:bCs/>
          <w:sz w:val="26"/>
          <w:szCs w:val="26"/>
          <w:lang w:val="sv-SE"/>
        </w:rPr>
        <w:t xml:space="preserve">Bài 1: </w:t>
      </w:r>
      <w:r w:rsidRPr="007767C4">
        <w:rPr>
          <w:rFonts w:ascii="Times New Roman" w:hAnsi="Times New Roman" w:cs="Times New Roman"/>
          <w:b/>
          <w:bCs/>
          <w:color w:val="000000"/>
          <w:sz w:val="26"/>
          <w:szCs w:val="26"/>
          <w:lang w:val="pt-BR"/>
        </w:rPr>
        <w:t>Kỹ thuật ðiện-ðiều khiển</w:t>
      </w:r>
      <w:r w:rsidRPr="007767C4">
        <w:rPr>
          <w:rFonts w:ascii="Times New Roman" w:hAnsi="Times New Roman" w:cs="Times New Roman"/>
          <w:b/>
          <w:bCs/>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1</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Lắp đặt ðýợc một số thiết bị điều khiển tự động của hệ thống lạnh trong thực tế.</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Rèn luyện khả nãng phân tích.</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1.1. Ðiều khiển ðiện trong kỹ thuật lạnh</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1.2 .Các thiết bị bảo vệ trong hệ thống lạnh</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1.3. Sơ đồ điện của hệ thống</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b/>
          <w:bCs/>
          <w:color w:val="000000"/>
          <w:sz w:val="26"/>
          <w:szCs w:val="26"/>
          <w:lang w:val="pt-BR"/>
        </w:rPr>
        <w:t>Bài 2: Các dụng cụ và thiết bị tự động</w:t>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r>
      <w:r w:rsidRPr="007767C4">
        <w:rPr>
          <w:rFonts w:ascii="Times New Roman" w:hAnsi="Times New Roman" w:cs="Times New Roman"/>
          <w:sz w:val="26"/>
          <w:szCs w:val="26"/>
          <w:lang w:val="sv-SE"/>
        </w:rPr>
        <w:tab/>
        <w:t>Thời gian: 1</w:t>
      </w:r>
      <w:r>
        <w:rPr>
          <w:rFonts w:ascii="Times New Roman" w:hAnsi="Times New Roman" w:cs="Times New Roman"/>
          <w:sz w:val="26"/>
          <w:szCs w:val="26"/>
          <w:lang w:val="sv-SE"/>
        </w:rPr>
        <w:t>4.</w:t>
      </w:r>
      <w:r w:rsidRPr="007767C4">
        <w:rPr>
          <w:rFonts w:ascii="Times New Roman" w:hAnsi="Times New Roman" w:cs="Times New Roman"/>
          <w:sz w:val="26"/>
          <w:szCs w:val="26"/>
          <w:lang w:val="sv-SE"/>
        </w:rPr>
        <w:t xml:space="preserve"> giờ</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Mục tiêu của bài: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ab/>
        <w:t xml:space="preserve">Trình bày cấu tạo và nguyên lý hoạt ðộng của các thiết bị tự ðộng; ứng dụng các thiết bị này trong các vị trí và trong các hệ thông lạnh khác nhau; </w:t>
      </w:r>
    </w:p>
    <w:p w:rsidR="000D0A43" w:rsidRPr="007767C4" w:rsidRDefault="000D0A43" w:rsidP="00A75B19">
      <w:pPr>
        <w:spacing w:before="120" w:after="120" w:line="276" w:lineRule="auto"/>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2.1.Các dụng cụ thừa hành</w:t>
      </w:r>
    </w:p>
    <w:p w:rsidR="000D0A43" w:rsidRPr="007767C4" w:rsidRDefault="000D0A43" w:rsidP="00A75B19">
      <w:pPr>
        <w:spacing w:before="120" w:after="120" w:line="276" w:lineRule="auto"/>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2.2.Các dụng cụ điều chỉnh, báo hiệu, bảo vệ áp suất và hiệu áp suất</w:t>
      </w:r>
    </w:p>
    <w:p w:rsidR="000D0A43" w:rsidRPr="007767C4" w:rsidRDefault="000D0A43" w:rsidP="00A75B19">
      <w:pPr>
        <w:spacing w:before="120" w:after="120" w:line="276" w:lineRule="auto"/>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2.3.Các dụng cụ điều chỉnh, báo hiệu, bảo vệ nhiệt độ và hiệu nhiệt độ</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b/>
          <w:bCs/>
          <w:color w:val="000000"/>
          <w:sz w:val="26"/>
          <w:szCs w:val="26"/>
          <w:lang w:val="pt-BR"/>
        </w:rPr>
        <w:t>Bài 3: Điều khiển tự động trong hệ thống lạnh</w:t>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color w:val="000000"/>
          <w:sz w:val="26"/>
          <w:szCs w:val="26"/>
          <w:lang w:val="pt-BR"/>
        </w:rPr>
        <w:tab/>
      </w:r>
      <w:r w:rsidRPr="007767C4">
        <w:rPr>
          <w:rFonts w:ascii="Times New Roman" w:hAnsi="Times New Roman" w:cs="Times New Roman"/>
          <w:i/>
          <w:iCs/>
          <w:color w:val="000000"/>
          <w:sz w:val="26"/>
          <w:szCs w:val="26"/>
          <w:lang w:val="pt-BR"/>
        </w:rPr>
        <w:t>Thời gian: 1</w:t>
      </w:r>
      <w:r>
        <w:rPr>
          <w:rFonts w:ascii="Times New Roman" w:hAnsi="Times New Roman" w:cs="Times New Roman"/>
          <w:i/>
          <w:iCs/>
          <w:color w:val="000000"/>
          <w:sz w:val="26"/>
          <w:szCs w:val="26"/>
          <w:lang w:val="pt-BR"/>
        </w:rPr>
        <w:t>4.</w:t>
      </w:r>
      <w:r w:rsidRPr="007767C4">
        <w:rPr>
          <w:rFonts w:ascii="Times New Roman" w:hAnsi="Times New Roman" w:cs="Times New Roman"/>
          <w:i/>
          <w:iCs/>
          <w:color w:val="000000"/>
          <w:sz w:val="26"/>
          <w:szCs w:val="26"/>
          <w:lang w:val="pt-BR"/>
        </w:rPr>
        <w:t xml:space="preserve"> giờ</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Mục tiêu của bài: </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ab/>
        <w:t>Giới thiệu các model của bộ lập trình ðiều khiển tự ðộng trong hệ thống lạnh; hýớng dẫn cài ðặt các thông số ðiều khiển và bảo vệ thiết bị lạnh của các model thýờng sử dụng trong hệ thống lạnh</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4.1.Hýớng dẫn sử dụng DIXELL </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4.2. Hýớng dẫn sử dụng DANFOSS</w:t>
      </w:r>
    </w:p>
    <w:p w:rsidR="000D0A43" w:rsidRPr="007767C4" w:rsidRDefault="000D0A43" w:rsidP="00A75B19">
      <w:pPr>
        <w:spacing w:before="120"/>
        <w:ind w:firstLine="28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4.3. Hýớng dẫn sử dụng Omron</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IV. Điều kiện thực hiện môn học: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1. Phòng học chuyên môn hóa/nhà xưởng:</w:t>
      </w:r>
      <w:r w:rsidRPr="007767C4">
        <w:rPr>
          <w:rFonts w:ascii="Times New Roman" w:hAnsi="Times New Roman" w:cs="Times New Roman"/>
          <w:color w:val="000000"/>
          <w:sz w:val="26"/>
          <w:szCs w:val="26"/>
        </w:rPr>
        <w:t xml:space="preserve"> Dùng cho một lớp thực hành 18 học sinh.</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2. Trang thiết bị, máy móc:</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Mô hình máy lạnh, các bộ điều khiển tự động.</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Hệ thống lạnh điều hòa không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Máy hút chân không</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Máy nén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3. Dụng cụ, học liệu, vật tý:</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Timer, công tắc tơ, rơ le, van điện từ</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Van tiết lưu, van ổn áp</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Bộ ðồ cõ khí</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Bãng dính cách ðiện</w:t>
      </w:r>
    </w:p>
    <w:p w:rsidR="000D0A43" w:rsidRPr="007767C4" w:rsidRDefault="000D0A43" w:rsidP="00A75B19">
      <w:pPr>
        <w:spacing w:before="120"/>
        <w:ind w:left="90" w:firstLine="360"/>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 xml:space="preserve">Gas các loại </w:t>
      </w:r>
    </w:p>
    <w:p w:rsidR="000D0A43" w:rsidRPr="007767C4" w:rsidRDefault="000D0A43" w:rsidP="00A75B19">
      <w:pPr>
        <w:spacing w:before="120"/>
        <w:ind w:left="90" w:firstLine="360"/>
        <w:jc w:val="both"/>
        <w:rPr>
          <w:rFonts w:ascii="Times New Roman" w:hAnsi="Times New Roman" w:cs="Times New Roman"/>
          <w:b/>
          <w:bCs/>
          <w:sz w:val="26"/>
          <w:szCs w:val="26"/>
          <w:lang w:val="sv-SE"/>
        </w:rPr>
      </w:pPr>
      <w:r w:rsidRPr="007767C4">
        <w:rPr>
          <w:rFonts w:ascii="Times New Roman" w:hAnsi="Times New Roman" w:cs="Times New Roman"/>
          <w:sz w:val="26"/>
          <w:szCs w:val="26"/>
          <w:lang w:val="sv-SE"/>
        </w:rPr>
        <w:t>+</w:t>
      </w:r>
      <w:r w:rsidRPr="007767C4">
        <w:rPr>
          <w:rFonts w:ascii="Times New Roman" w:hAnsi="Times New Roman" w:cs="Times New Roman"/>
          <w:sz w:val="26"/>
          <w:szCs w:val="26"/>
          <w:lang w:val="sv-SE"/>
        </w:rPr>
        <w:tab/>
        <w:t>Tài liệu tham khảo</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 xml:space="preserve">V. Nội dung và phương pháp, đánh giá: </w:t>
      </w:r>
    </w:p>
    <w:p w:rsidR="000D0A43" w:rsidRPr="007767C4" w:rsidRDefault="000D0A43" w:rsidP="00A75B19">
      <w:pPr>
        <w:spacing w:before="120"/>
        <w:ind w:firstLine="340"/>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1. Nội dung:</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Kiến thức:</w:t>
      </w:r>
      <w:r w:rsidRPr="007767C4">
        <w:rPr>
          <w:rFonts w:ascii="Times New Roman" w:hAnsi="Times New Roman" w:cs="Times New Roman"/>
          <w:sz w:val="26"/>
          <w:szCs w:val="26"/>
        </w:rPr>
        <w:t xml:space="preserve"> </w:t>
      </w:r>
      <w:r w:rsidRPr="007767C4">
        <w:rPr>
          <w:rFonts w:ascii="Times New Roman" w:hAnsi="Times New Roman" w:cs="Times New Roman"/>
          <w:sz w:val="26"/>
          <w:szCs w:val="26"/>
          <w:lang w:val="sv-SE"/>
        </w:rPr>
        <w:t>+ Học phần này cung cấp cho ngýời học những nội dung cõ bản về cấu tạo, nguyên lý làm việc các thiết bị tự ðộng ðiện, nhiệt; nguyên lý tự ðộng ðiều chỉnh, ðiều khiển hệ thống nhiệt - lạnh và thiết bị tự ðộng cấp môi chất cho hệ thống</w:t>
      </w:r>
    </w:p>
    <w:p w:rsidR="000D0A43" w:rsidRPr="007767C4" w:rsidRDefault="000D0A43" w:rsidP="00A75B19">
      <w:pPr>
        <w:spacing w:before="120"/>
        <w:ind w:firstLine="624"/>
        <w:jc w:val="both"/>
        <w:rPr>
          <w:rFonts w:ascii="Times New Roman" w:hAnsi="Times New Roman" w:cs="Times New Roman"/>
          <w:sz w:val="26"/>
          <w:szCs w:val="26"/>
        </w:rPr>
      </w:pPr>
      <w:r w:rsidRPr="007767C4">
        <w:rPr>
          <w:rFonts w:ascii="Times New Roman" w:hAnsi="Times New Roman" w:cs="Times New Roman"/>
          <w:sz w:val="26"/>
          <w:szCs w:val="26"/>
          <w:lang w:val="sv-SE"/>
        </w:rPr>
        <w:t>- Kỹ năng:</w:t>
      </w:r>
      <w:r w:rsidRPr="007767C4">
        <w:rPr>
          <w:rFonts w:ascii="Times New Roman" w:hAnsi="Times New Roman" w:cs="Times New Roman"/>
          <w:sz w:val="26"/>
          <w:szCs w:val="26"/>
        </w:rPr>
        <w:t xml:space="preserve"> </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Lập trình tự và lắp ðặt các thiết bị điều khiển tự động</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Vận hành và bàn giao ðýợc sau lắp ðặt</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Năng lực tự chủ và trách nhiệm:</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Thể hiện tính kiên trì, cẩn thận trong khi sử dụng trang thiết bị nghề, cũng nhý¬ khi thao tác thực hiện bài tập, có trách nhiệm với sản phẩm.</w:t>
      </w:r>
    </w:p>
    <w:p w:rsidR="000D0A43" w:rsidRPr="007767C4" w:rsidRDefault="000D0A43" w:rsidP="00A75B19">
      <w:pPr>
        <w:spacing w:before="120"/>
        <w:ind w:firstLine="624"/>
        <w:jc w:val="both"/>
        <w:rPr>
          <w:rFonts w:ascii="Times New Roman" w:hAnsi="Times New Roman" w:cs="Times New Roman"/>
          <w:sz w:val="26"/>
          <w:szCs w:val="26"/>
          <w:lang w:val="sv-SE"/>
        </w:rPr>
      </w:pPr>
      <w:r w:rsidRPr="007767C4">
        <w:rPr>
          <w:rFonts w:ascii="Times New Roman" w:hAnsi="Times New Roman" w:cs="Times New Roman"/>
          <w:sz w:val="26"/>
          <w:szCs w:val="26"/>
          <w:lang w:val="sv-SE"/>
        </w:rPr>
        <w:t>+ Tổ chức nõi làm việc ngãn nắp, khoa học.</w:t>
      </w:r>
    </w:p>
    <w:p w:rsidR="000D0A43" w:rsidRPr="007767C4" w:rsidRDefault="000D0A43" w:rsidP="00A75B19">
      <w:pPr>
        <w:tabs>
          <w:tab w:val="left" w:pos="2820"/>
        </w:tabs>
        <w:spacing w:before="120"/>
        <w:ind w:firstLine="340"/>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2. Phương pháp: Ðánh giá bằng bài tập thực hành</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VI. Hướng dẫn thực hiện môn học:</w:t>
      </w:r>
    </w:p>
    <w:p w:rsidR="000D0A43" w:rsidRPr="007767C4" w:rsidRDefault="000D0A43" w:rsidP="00A75B19">
      <w:pPr>
        <w:ind w:firstLine="426"/>
        <w:jc w:val="both"/>
        <w:rPr>
          <w:rFonts w:ascii="Times New Roman" w:hAnsi="Times New Roman" w:cs="Times New Roman"/>
          <w:i/>
          <w:iCs/>
          <w:color w:val="000000"/>
          <w:sz w:val="26"/>
          <w:szCs w:val="26"/>
          <w:lang w:val="es-ES"/>
        </w:rPr>
      </w:pPr>
      <w:r w:rsidRPr="007767C4">
        <w:rPr>
          <w:rFonts w:ascii="Times New Roman" w:hAnsi="Times New Roman" w:cs="Times New Roman"/>
          <w:sz w:val="26"/>
          <w:szCs w:val="26"/>
          <w:lang w:val="sv-SE"/>
        </w:rPr>
        <w:t xml:space="preserve">1. Phạm vi áp dụng môn học: </w:t>
      </w:r>
      <w:r w:rsidRPr="007767C4">
        <w:rPr>
          <w:rFonts w:ascii="Times New Roman" w:hAnsi="Times New Roman" w:cs="Times New Roman"/>
          <w:color w:val="000000"/>
          <w:sz w:val="26"/>
          <w:szCs w:val="26"/>
          <w:lang w:val="es-ES"/>
        </w:rPr>
        <w:t>để giảng dạy cho trình độ đào tạo Cao đẳng nghề ngành công nghệ kỹ thuật nhiệt.</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2. Hướng dẫn về phương pháp giảng dạy, học tập môn học:</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Diễn giải</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xml:space="preserve">- Trực quan </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Gợi mở</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Thực hành</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 Phải có ðầy ðủ thiết bị cho học sinh, sinh viên thực tập</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3. Những trọng tâm cần chú ý:</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4. Tài liệu tham khảo:</w:t>
      </w:r>
    </w:p>
    <w:p w:rsidR="000D0A43" w:rsidRPr="007767C4" w:rsidRDefault="000D0A43" w:rsidP="00A75B19">
      <w:pPr>
        <w:spacing w:before="120"/>
        <w:ind w:firstLine="426"/>
        <w:jc w:val="both"/>
        <w:outlineLvl w:val="0"/>
        <w:rPr>
          <w:rFonts w:ascii="Times New Roman" w:hAnsi="Times New Roman" w:cs="Times New Roman"/>
          <w:sz w:val="26"/>
          <w:szCs w:val="26"/>
        </w:rPr>
      </w:pPr>
      <w:r w:rsidRPr="007767C4">
        <w:rPr>
          <w:rFonts w:ascii="Times New Roman" w:hAnsi="Times New Roman" w:cs="Times New Roman"/>
          <w:sz w:val="26"/>
          <w:szCs w:val="26"/>
        </w:rPr>
        <w:t>[1] Nguyễn Đức Lợi- Tự động hoá hệ thống lạnh- NXB Giáo dục VN- 2010</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rPr>
        <w:t>[2] Nguyễn Tấn Dũng, Trịnh Văn Dũng - Tự động điều khiển các quá trình nhiệt lạnh-  NXBĐHQG,TP.HCM- 2013</w:t>
      </w:r>
    </w:p>
    <w:p w:rsidR="000D0A43" w:rsidRPr="007767C4" w:rsidRDefault="000D0A43" w:rsidP="00A75B19">
      <w:pPr>
        <w:ind w:firstLine="426"/>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rPr>
        <w:t>[3]</w:t>
      </w:r>
      <w:r w:rsidRPr="007767C4">
        <w:rPr>
          <w:rFonts w:ascii="Times New Roman" w:hAnsi="Times New Roman" w:cs="Times New Roman"/>
          <w:color w:val="000000"/>
          <w:sz w:val="26"/>
          <w:szCs w:val="26"/>
          <w:lang w:val="vi-VN"/>
        </w:rPr>
        <w:t xml:space="preserve"> Nguyễn Ðức Lợi, Phạm Vãn Tuỳ. </w:t>
      </w:r>
      <w:r w:rsidRPr="007767C4">
        <w:rPr>
          <w:rFonts w:ascii="Times New Roman" w:hAnsi="Times New Roman" w:cs="Times New Roman"/>
          <w:i/>
          <w:iCs/>
          <w:color w:val="000000"/>
          <w:sz w:val="26"/>
          <w:szCs w:val="26"/>
          <w:lang w:val="vi-VN"/>
        </w:rPr>
        <w:t>Kỹ thuật lạnh ứng dụng</w:t>
      </w:r>
      <w:r w:rsidRPr="007767C4">
        <w:rPr>
          <w:rFonts w:ascii="Times New Roman" w:hAnsi="Times New Roman" w:cs="Times New Roman"/>
          <w:color w:val="000000"/>
          <w:sz w:val="26"/>
          <w:szCs w:val="26"/>
          <w:lang w:val="vi-VN"/>
        </w:rPr>
        <w:t>. NXB giáo dục</w:t>
      </w:r>
    </w:p>
    <w:p w:rsidR="000D0A43" w:rsidRPr="007767C4" w:rsidRDefault="000D0A43" w:rsidP="00A75B19">
      <w:pPr>
        <w:tabs>
          <w:tab w:val="left" w:pos="0"/>
        </w:tabs>
        <w:jc w:val="both"/>
        <w:rPr>
          <w:rFonts w:ascii="Times New Roman" w:hAnsi="Times New Roman" w:cs="Times New Roman"/>
          <w:color w:val="000000"/>
          <w:spacing w:val="-3"/>
          <w:sz w:val="26"/>
          <w:szCs w:val="26"/>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tabs>
          <w:tab w:val="center" w:pos="2127"/>
          <w:tab w:val="center" w:pos="6946"/>
        </w:tabs>
        <w:rPr>
          <w:rFonts w:ascii="Times New Roman" w:hAnsi="Times New Roman" w:cs="Times New Roman"/>
          <w:b/>
          <w:bCs/>
          <w:sz w:val="26"/>
          <w:szCs w:val="26"/>
        </w:rPr>
      </w:pPr>
      <w:r w:rsidRPr="007767C4">
        <w:rPr>
          <w:rFonts w:ascii="Times New Roman" w:hAnsi="Times New Roman" w:cs="Times New Roman"/>
          <w:sz w:val="26"/>
          <w:szCs w:val="26"/>
        </w:rPr>
        <w:t>UBND THÀNH PHỐ HỒ CHÍ MINH</w:t>
      </w:r>
      <w:r w:rsidRPr="007767C4">
        <w:rPr>
          <w:rFonts w:ascii="Times New Roman" w:hAnsi="Times New Roman" w:cs="Times New Roman"/>
          <w:sz w:val="26"/>
          <w:szCs w:val="26"/>
        </w:rPr>
        <w:tab/>
      </w:r>
      <w:r w:rsidRPr="007767C4">
        <w:rPr>
          <w:rFonts w:ascii="Times New Roman" w:hAnsi="Times New Roman" w:cs="Times New Roman"/>
          <w:b/>
          <w:bCs/>
          <w:sz w:val="26"/>
          <w:szCs w:val="26"/>
        </w:rPr>
        <w:t>CỘNG HÒA XÃ HỘI CHỦ NGHĨA VIỆT NAM</w:t>
      </w:r>
    </w:p>
    <w:p w:rsidR="000D0A43" w:rsidRPr="007767C4" w:rsidRDefault="000D0A43" w:rsidP="00A75B19">
      <w:pPr>
        <w:tabs>
          <w:tab w:val="center" w:pos="2127"/>
          <w:tab w:val="center" w:pos="6804"/>
        </w:tabs>
        <w:rPr>
          <w:rFonts w:ascii="Times New Roman" w:hAnsi="Times New Roman" w:cs="Times New Roman"/>
          <w:sz w:val="26"/>
          <w:szCs w:val="26"/>
        </w:rPr>
      </w:pPr>
      <w:r w:rsidRPr="007767C4">
        <w:rPr>
          <w:rFonts w:ascii="Times New Roman" w:hAnsi="Times New Roman" w:cs="Times New Roman"/>
          <w:b/>
          <w:bCs/>
          <w:sz w:val="26"/>
          <w:szCs w:val="26"/>
        </w:rPr>
        <w:t>TRƯỜNG CAO ĐẲNG KỸ THUẬT</w:t>
      </w:r>
      <w:r w:rsidRPr="007767C4">
        <w:rPr>
          <w:rFonts w:ascii="Times New Roman" w:hAnsi="Times New Roman" w:cs="Times New Roman"/>
          <w:b/>
          <w:bCs/>
          <w:sz w:val="26"/>
          <w:szCs w:val="26"/>
        </w:rPr>
        <w:tab/>
        <w:t>Độc lập – Tự do – Hạnh phúc</w:t>
      </w:r>
    </w:p>
    <w:p w:rsidR="000D0A43" w:rsidRPr="007767C4" w:rsidRDefault="000D0A43" w:rsidP="00A75B19">
      <w:pPr>
        <w:tabs>
          <w:tab w:val="center" w:pos="2127"/>
          <w:tab w:val="center" w:pos="6946"/>
        </w:tabs>
        <w:rPr>
          <w:rFonts w:ascii="Times New Roman" w:hAnsi="Times New Roman" w:cs="Times New Roman"/>
          <w:b/>
          <w:bCs/>
          <w:sz w:val="26"/>
          <w:szCs w:val="26"/>
        </w:rPr>
      </w:pPr>
      <w:r>
        <w:rPr>
          <w:noProof/>
        </w:rPr>
        <w:pict>
          <v:line id="Straight Connector 1" o:spid="_x0000_s1028" style="position:absolute;z-index:251659264;visibility:visible;mso-wrap-distance-top:-3e-5mm;mso-wrap-distance-bottom:-3e-5mm" from="266.4pt,.55pt" to="413.4pt,.55pt"/>
        </w:pict>
      </w:r>
      <w:r w:rsidRPr="007767C4">
        <w:rPr>
          <w:rFonts w:ascii="Times New Roman" w:hAnsi="Times New Roman" w:cs="Times New Roman"/>
          <w:b/>
          <w:bCs/>
          <w:sz w:val="26"/>
          <w:szCs w:val="26"/>
        </w:rPr>
        <w:t>LÝ TỰ TRỌNG TP. HỒ CHÍ MINH</w:t>
      </w:r>
      <w:r w:rsidRPr="007767C4">
        <w:rPr>
          <w:rFonts w:ascii="Times New Roman" w:hAnsi="Times New Roman" w:cs="Times New Roman"/>
          <w:b/>
          <w:bCs/>
          <w:sz w:val="26"/>
          <w:szCs w:val="26"/>
        </w:rPr>
        <w:tab/>
      </w:r>
    </w:p>
    <w:p w:rsidR="000D0A43" w:rsidRPr="007767C4" w:rsidRDefault="000D0A43" w:rsidP="00A75B19">
      <w:pPr>
        <w:tabs>
          <w:tab w:val="center" w:pos="2127"/>
          <w:tab w:val="center" w:pos="6946"/>
        </w:tabs>
        <w:rPr>
          <w:rFonts w:ascii="Times New Roman" w:hAnsi="Times New Roman" w:cs="Times New Roman"/>
          <w:b/>
          <w:bCs/>
          <w:sz w:val="26"/>
          <w:szCs w:val="26"/>
        </w:rPr>
      </w:pPr>
      <w:r>
        <w:rPr>
          <w:noProof/>
        </w:rPr>
        <w:pict>
          <v:line id="Straight Connector 3" o:spid="_x0000_s1029" style="position:absolute;z-index:251658240;visibility:visible;mso-wrap-distance-top:-3e-5mm;mso-wrap-distance-bottom:-3e-5mm" from="65.85pt,-.25pt" to="127.2pt,-.25pt"/>
        </w:pict>
      </w:r>
      <w:r w:rsidRPr="007767C4">
        <w:rPr>
          <w:rFonts w:ascii="Times New Roman" w:hAnsi="Times New Roman" w:cs="Times New Roman"/>
          <w:b/>
          <w:bCs/>
          <w:sz w:val="26"/>
          <w:szCs w:val="26"/>
        </w:rPr>
        <w:tab/>
      </w:r>
    </w:p>
    <w:p w:rsidR="000D0A43" w:rsidRPr="007767C4" w:rsidRDefault="000D0A43" w:rsidP="00A75B19">
      <w:pPr>
        <w:jc w:val="center"/>
        <w:outlineLvl w:val="0"/>
        <w:rPr>
          <w:rFonts w:ascii="Times New Roman" w:hAnsi="Times New Roman" w:cs="Times New Roman"/>
          <w:b/>
          <w:bCs/>
          <w:sz w:val="26"/>
          <w:szCs w:val="26"/>
          <w:lang w:val="pt-BR"/>
        </w:rPr>
      </w:pPr>
    </w:p>
    <w:p w:rsidR="000D0A43" w:rsidRPr="007767C4" w:rsidRDefault="000D0A43" w:rsidP="00A75B19">
      <w:pPr>
        <w:jc w:val="center"/>
        <w:outlineLvl w:val="0"/>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CHƯƠNG TRÌNH HỌC PHẦN</w:t>
      </w:r>
    </w:p>
    <w:p w:rsidR="000D0A43" w:rsidRPr="007767C4" w:rsidRDefault="000D0A43" w:rsidP="00A75B19">
      <w:pPr>
        <w:jc w:val="center"/>
        <w:rPr>
          <w:rFonts w:ascii="Times New Roman" w:hAnsi="Times New Roman" w:cs="Times New Roman"/>
          <w:i/>
          <w:iCs/>
          <w:sz w:val="26"/>
          <w:szCs w:val="26"/>
          <w:lang w:val="pt-BR"/>
        </w:rPr>
      </w:pPr>
    </w:p>
    <w:p w:rsidR="000D0A43" w:rsidRPr="007767C4" w:rsidRDefault="000D0A43" w:rsidP="00A75B19">
      <w:pPr>
        <w:spacing w:before="120" w:line="288" w:lineRule="auto"/>
        <w:jc w:val="both"/>
        <w:outlineLvl w:val="0"/>
        <w:rPr>
          <w:rFonts w:ascii="Times New Roman" w:hAnsi="Times New Roman" w:cs="Times New Roman"/>
          <w:b/>
          <w:bCs/>
          <w:color w:val="FF0000"/>
          <w:sz w:val="26"/>
          <w:szCs w:val="26"/>
          <w:lang w:val="pt-BR"/>
        </w:rPr>
      </w:pPr>
      <w:r w:rsidRPr="007767C4">
        <w:rPr>
          <w:rFonts w:ascii="Times New Roman" w:hAnsi="Times New Roman" w:cs="Times New Roman"/>
          <w:b/>
          <w:bCs/>
          <w:sz w:val="26"/>
          <w:szCs w:val="26"/>
          <w:lang w:val="pt-BR"/>
        </w:rPr>
        <w:t>Tên học phần</w:t>
      </w:r>
      <w:r w:rsidRPr="007767C4">
        <w:rPr>
          <w:rFonts w:ascii="Times New Roman" w:hAnsi="Times New Roman" w:cs="Times New Roman"/>
          <w:sz w:val="26"/>
          <w:szCs w:val="26"/>
          <w:lang w:val="pt-BR"/>
        </w:rPr>
        <w:t xml:space="preserve">:  </w:t>
      </w:r>
      <w:r w:rsidRPr="007767C4">
        <w:rPr>
          <w:rFonts w:ascii="Times New Roman" w:hAnsi="Times New Roman" w:cs="Times New Roman"/>
          <w:b/>
          <w:bCs/>
          <w:color w:val="000000"/>
          <w:sz w:val="26"/>
          <w:szCs w:val="26"/>
          <w:lang w:val="nl-NL"/>
        </w:rPr>
        <w:t>AUTOCAD</w:t>
      </w:r>
    </w:p>
    <w:p w:rsidR="000D0A43" w:rsidRPr="007767C4" w:rsidRDefault="000D0A43" w:rsidP="00A75B19">
      <w:pPr>
        <w:spacing w:before="120"/>
        <w:jc w:val="both"/>
        <w:outlineLvl w:val="0"/>
        <w:rPr>
          <w:rFonts w:ascii="Times New Roman" w:hAnsi="Times New Roman" w:cs="Times New Roman"/>
          <w:color w:val="FF0000"/>
          <w:sz w:val="26"/>
          <w:szCs w:val="26"/>
          <w:lang w:val="pt-BR"/>
        </w:rPr>
      </w:pPr>
      <w:r w:rsidRPr="007767C4">
        <w:rPr>
          <w:rFonts w:ascii="Times New Roman" w:hAnsi="Times New Roman" w:cs="Times New Roman"/>
          <w:b/>
          <w:bCs/>
          <w:sz w:val="26"/>
          <w:szCs w:val="26"/>
          <w:lang w:val="pt-BR"/>
        </w:rPr>
        <w:t>Mã học phần</w:t>
      </w:r>
      <w:r w:rsidRPr="007767C4">
        <w:rPr>
          <w:rFonts w:ascii="Times New Roman" w:hAnsi="Times New Roman" w:cs="Times New Roman"/>
          <w:sz w:val="26"/>
          <w:szCs w:val="26"/>
          <w:lang w:val="pt-BR"/>
        </w:rPr>
        <w:t>:</w:t>
      </w:r>
    </w:p>
    <w:p w:rsidR="000D0A43" w:rsidRPr="007767C4" w:rsidRDefault="000D0A43" w:rsidP="00A75B19">
      <w:pPr>
        <w:spacing w:before="1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Thời gian thực hiện học phần: 30</w:t>
      </w:r>
      <w:r w:rsidRPr="007767C4">
        <w:rPr>
          <w:rFonts w:ascii="Times New Roman" w:hAnsi="Times New Roman" w:cs="Times New Roman"/>
          <w:sz w:val="26"/>
          <w:szCs w:val="26"/>
          <w:lang w:val="pt-BR"/>
        </w:rPr>
        <w:t xml:space="preserve"> giờ; (Lý thuyết: 28 giờ; Kiểm tra: 2 giờ)</w:t>
      </w:r>
    </w:p>
    <w:p w:rsidR="000D0A43" w:rsidRPr="007767C4" w:rsidRDefault="000D0A43" w:rsidP="00A75B19">
      <w:pPr>
        <w:pStyle w:val="ListParagraph"/>
        <w:numPr>
          <w:ilvl w:val="0"/>
          <w:numId w:val="24"/>
        </w:numPr>
        <w:tabs>
          <w:tab w:val="left" w:pos="397"/>
        </w:tabs>
        <w:spacing w:before="120"/>
        <w:ind w:hanging="180"/>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Vị trí, tính chất của học phần:</w:t>
      </w:r>
    </w:p>
    <w:p w:rsidR="000D0A43" w:rsidRPr="007767C4" w:rsidRDefault="000D0A43" w:rsidP="00A75B19">
      <w:pPr>
        <w:pStyle w:val="ListParagraph"/>
        <w:numPr>
          <w:ilvl w:val="0"/>
          <w:numId w:val="1"/>
        </w:numPr>
        <w:rPr>
          <w:rFonts w:ascii="Times New Roman" w:hAnsi="Times New Roman" w:cs="Times New Roman"/>
          <w:sz w:val="26"/>
          <w:szCs w:val="26"/>
          <w:lang w:val="pt-BR"/>
        </w:rPr>
      </w:pPr>
      <w:r w:rsidRPr="007767C4">
        <w:rPr>
          <w:rFonts w:ascii="Times New Roman" w:hAnsi="Times New Roman" w:cs="Times New Roman"/>
          <w:sz w:val="26"/>
          <w:szCs w:val="26"/>
          <w:lang w:val="pt-BR"/>
        </w:rPr>
        <w:t>Vị trí:  Sau khi ðã ðýợc học các môn học cõ sở ở học kỳ 1;</w:t>
      </w:r>
    </w:p>
    <w:p w:rsidR="000D0A43" w:rsidRPr="007767C4" w:rsidRDefault="000D0A43" w:rsidP="00A75B19">
      <w:pPr>
        <w:pStyle w:val="ListParagraph"/>
        <w:numPr>
          <w:ilvl w:val="0"/>
          <w:numId w:val="1"/>
        </w:numPr>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Tính chất:</w:t>
      </w:r>
      <w:r w:rsidRPr="007767C4">
        <w:rPr>
          <w:rFonts w:ascii="Times New Roman" w:hAnsi="Times New Roman" w:cs="Times New Roman"/>
          <w:sz w:val="26"/>
          <w:szCs w:val="26"/>
        </w:rPr>
        <w:t xml:space="preserve"> </w:t>
      </w:r>
      <w:r w:rsidRPr="007767C4">
        <w:rPr>
          <w:rFonts w:ascii="Times New Roman" w:hAnsi="Times New Roman" w:cs="Times New Roman"/>
          <w:color w:val="000000"/>
          <w:sz w:val="26"/>
          <w:szCs w:val="26"/>
          <w:lang w:val="pt-BR"/>
        </w:rPr>
        <w:t>Là môn học cõ sở .</w:t>
      </w:r>
    </w:p>
    <w:p w:rsidR="000D0A43" w:rsidRPr="007767C4" w:rsidRDefault="000D0A43" w:rsidP="00A75B19">
      <w:pPr>
        <w:pStyle w:val="ListParagraph"/>
        <w:numPr>
          <w:ilvl w:val="0"/>
          <w:numId w:val="24"/>
        </w:numPr>
        <w:tabs>
          <w:tab w:val="left" w:pos="397"/>
        </w:tabs>
        <w:spacing w:before="120"/>
        <w:ind w:left="0" w:firstLine="25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Mục tiêu học phần:</w:t>
      </w:r>
    </w:p>
    <w:p w:rsidR="000D0A43" w:rsidRPr="007767C4" w:rsidRDefault="000D0A43" w:rsidP="00A75B19">
      <w:pPr>
        <w:pStyle w:val="ListParagraph"/>
        <w:numPr>
          <w:ilvl w:val="0"/>
          <w:numId w:val="1"/>
        </w:numPr>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 Kiến thức: </w:t>
      </w:r>
    </w:p>
    <w:p w:rsidR="000D0A43" w:rsidRPr="007767C4" w:rsidRDefault="000D0A43" w:rsidP="00A75B19">
      <w:pPr>
        <w:pStyle w:val="ListParagraph"/>
        <w:spacing w:before="120"/>
        <w:ind w:left="862"/>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Phân biệt ðýợc các lệnh, khai thác ðýợc các tính nãng công nghệ của các lệnh trong phần mềm.</w:t>
      </w:r>
    </w:p>
    <w:p w:rsidR="000D0A43" w:rsidRPr="007767C4" w:rsidRDefault="000D0A43" w:rsidP="00A75B19">
      <w:pPr>
        <w:pStyle w:val="ListParagraph"/>
        <w:spacing w:before="120"/>
        <w:ind w:left="862"/>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Hiểu ðýợc các lệnh vẽ cõ bản, các lệnh hiệu chỉnh, lệnh ghi kích thýớc</w:t>
      </w:r>
    </w:p>
    <w:p w:rsidR="000D0A43" w:rsidRPr="007767C4" w:rsidRDefault="000D0A43" w:rsidP="00A75B19">
      <w:pPr>
        <w:pStyle w:val="ListParagraph"/>
        <w:numPr>
          <w:ilvl w:val="0"/>
          <w:numId w:val="1"/>
        </w:numPr>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Kỹ năng:  </w:t>
      </w:r>
    </w:p>
    <w:p w:rsidR="000D0A43" w:rsidRPr="007767C4" w:rsidRDefault="000D0A43" w:rsidP="00A75B19">
      <w:pPr>
        <w:pStyle w:val="ListParagraph"/>
        <w:spacing w:before="120"/>
        <w:ind w:left="862"/>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Thực hiện ðýợc các  lệnh trong việc vẽ và thiết kế chính xác.</w:t>
      </w:r>
    </w:p>
    <w:p w:rsidR="000D0A43" w:rsidRPr="007767C4" w:rsidRDefault="000D0A43" w:rsidP="00A75B19">
      <w:pPr>
        <w:pStyle w:val="ListParagraph"/>
        <w:spacing w:before="120"/>
        <w:ind w:left="862"/>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Thiết lập ðýợc bản vẽ kỹ thuật 2 chiều cõ bản</w:t>
      </w:r>
    </w:p>
    <w:p w:rsidR="000D0A43" w:rsidRPr="007767C4" w:rsidRDefault="000D0A43" w:rsidP="00A75B19">
      <w:pPr>
        <w:pStyle w:val="ListParagraph"/>
        <w:spacing w:before="120"/>
        <w:ind w:left="862"/>
        <w:jc w:val="both"/>
        <w:rPr>
          <w:rFonts w:ascii="Times New Roman" w:hAnsi="Times New Roman" w:cs="Times New Roman"/>
          <w:sz w:val="26"/>
          <w:szCs w:val="26"/>
          <w:lang w:val="pt-BR"/>
        </w:rPr>
      </w:pPr>
      <w:r w:rsidRPr="007767C4">
        <w:rPr>
          <w:rFonts w:ascii="Times New Roman" w:hAnsi="Times New Roman" w:cs="Times New Roman"/>
          <w:color w:val="000000"/>
          <w:sz w:val="26"/>
          <w:szCs w:val="26"/>
          <w:lang w:val="pt-BR"/>
        </w:rPr>
        <w:t>+  Thực hiện xuất ðýợc bản vẽ ra giấy.</w:t>
      </w:r>
      <w:r w:rsidRPr="007767C4">
        <w:rPr>
          <w:rFonts w:ascii="Times New Roman" w:hAnsi="Times New Roman" w:cs="Times New Roman"/>
          <w:sz w:val="26"/>
          <w:szCs w:val="26"/>
          <w:lang w:val="pt-BR"/>
        </w:rPr>
        <w:t xml:space="preserve"> </w:t>
      </w:r>
    </w:p>
    <w:p w:rsidR="000D0A43" w:rsidRPr="007767C4" w:rsidRDefault="000D0A43" w:rsidP="00A75B19">
      <w:pPr>
        <w:pStyle w:val="ListParagraph"/>
        <w:numPr>
          <w:ilvl w:val="0"/>
          <w:numId w:val="1"/>
        </w:numPr>
        <w:spacing w:before="120"/>
        <w:jc w:val="both"/>
        <w:rPr>
          <w:rFonts w:ascii="Times New Roman" w:hAnsi="Times New Roman" w:cs="Times New Roman"/>
          <w:sz w:val="26"/>
          <w:szCs w:val="26"/>
          <w:lang w:val="pt-BR"/>
        </w:rPr>
      </w:pPr>
      <w:r w:rsidRPr="007767C4">
        <w:rPr>
          <w:rFonts w:ascii="Times New Roman" w:hAnsi="Times New Roman" w:cs="Times New Roman"/>
          <w:sz w:val="26"/>
          <w:szCs w:val="26"/>
          <w:lang w:val="pt-BR"/>
        </w:rPr>
        <w:t xml:space="preserve">Năng lực tự chủ và trách nhiệm: </w:t>
      </w:r>
    </w:p>
    <w:p w:rsidR="000D0A43" w:rsidRPr="007767C4" w:rsidRDefault="000D0A43" w:rsidP="00A75B19">
      <w:pPr>
        <w:pStyle w:val="ListParagraph"/>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color w:val="000000"/>
          <w:sz w:val="26"/>
          <w:szCs w:val="26"/>
          <w:lang w:val="pt-BR"/>
        </w:rPr>
        <w:t xml:space="preserve">  Cẩn thận, kiên trì, có trách nhiệm với công việc ðýợc giao.</w:t>
      </w:r>
    </w:p>
    <w:p w:rsidR="000D0A43" w:rsidRPr="007767C4" w:rsidRDefault="000D0A43" w:rsidP="00A75B19">
      <w:pPr>
        <w:pStyle w:val="ListParagraph"/>
        <w:numPr>
          <w:ilvl w:val="0"/>
          <w:numId w:val="24"/>
        </w:numPr>
        <w:tabs>
          <w:tab w:val="left" w:pos="709"/>
        </w:tabs>
        <w:spacing w:before="120"/>
        <w:jc w:val="both"/>
        <w:rPr>
          <w:rFonts w:ascii="Times New Roman" w:hAnsi="Times New Roman" w:cs="Times New Roman"/>
          <w:sz w:val="26"/>
          <w:szCs w:val="26"/>
          <w:lang w:val="pt-BR"/>
        </w:rPr>
      </w:pPr>
      <w:r w:rsidRPr="007767C4">
        <w:rPr>
          <w:rFonts w:ascii="Times New Roman" w:hAnsi="Times New Roman" w:cs="Times New Roman"/>
          <w:b/>
          <w:bCs/>
          <w:sz w:val="26"/>
          <w:szCs w:val="26"/>
          <w:lang w:val="pt-BR"/>
        </w:rPr>
        <w:t>Nội dung học phần:</w:t>
      </w:r>
    </w:p>
    <w:p w:rsidR="000D0A43" w:rsidRPr="007767C4" w:rsidRDefault="000D0A43" w:rsidP="00A75B19">
      <w:pPr>
        <w:pStyle w:val="ListParagraph"/>
        <w:tabs>
          <w:tab w:val="left" w:pos="709"/>
        </w:tabs>
        <w:spacing w:before="120"/>
        <w:ind w:left="425"/>
        <w:jc w:val="both"/>
        <w:rPr>
          <w:rFonts w:ascii="Times New Roman" w:hAnsi="Times New Roman" w:cs="Times New Roman"/>
          <w:b/>
          <w:bCs/>
          <w:sz w:val="26"/>
          <w:szCs w:val="26"/>
          <w:lang w:val="pt-BR"/>
        </w:rPr>
      </w:pPr>
      <w:r w:rsidRPr="007767C4">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9"/>
        <w:gridCol w:w="5219"/>
        <w:gridCol w:w="973"/>
        <w:gridCol w:w="973"/>
        <w:gridCol w:w="773"/>
        <w:gridCol w:w="960"/>
      </w:tblGrid>
      <w:tr w:rsidR="000D0A43" w:rsidRPr="007767C4">
        <w:trPr>
          <w:cantSplit/>
          <w:trHeight w:val="561"/>
        </w:trPr>
        <w:tc>
          <w:tcPr>
            <w:tcW w:w="383" w:type="pct"/>
            <w:vMerge w:val="restart"/>
            <w:vAlign w:val="center"/>
          </w:tcPr>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Số TT</w:t>
            </w:r>
          </w:p>
        </w:tc>
        <w:tc>
          <w:tcPr>
            <w:tcW w:w="2708" w:type="pct"/>
            <w:vMerge w:val="restart"/>
            <w:vAlign w:val="center"/>
          </w:tcPr>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Tên chýõng, mục</w:t>
            </w:r>
          </w:p>
        </w:tc>
        <w:tc>
          <w:tcPr>
            <w:tcW w:w="1909" w:type="pct"/>
            <w:gridSpan w:val="4"/>
            <w:vAlign w:val="center"/>
          </w:tcPr>
          <w:p w:rsidR="000D0A43" w:rsidRPr="007767C4" w:rsidRDefault="000D0A43" w:rsidP="00362918">
            <w:pPr>
              <w:keepNext/>
              <w:jc w:val="center"/>
              <w:outlineLvl w:val="0"/>
              <w:rPr>
                <w:rFonts w:ascii="Times New Roman" w:hAnsi="Times New Roman" w:cs="Times New Roman"/>
                <w:b/>
                <w:bCs/>
                <w:color w:val="000000"/>
                <w:kern w:val="32"/>
                <w:sz w:val="26"/>
                <w:szCs w:val="26"/>
                <w:lang w:val="vi-VN"/>
              </w:rPr>
            </w:pPr>
            <w:r w:rsidRPr="007767C4">
              <w:rPr>
                <w:rFonts w:ascii="Times New Roman" w:hAnsi="Times New Roman" w:cs="Times New Roman"/>
                <w:b/>
                <w:bCs/>
                <w:color w:val="000000"/>
                <w:kern w:val="32"/>
                <w:sz w:val="26"/>
                <w:szCs w:val="26"/>
                <w:lang w:val="vi-VN"/>
              </w:rPr>
              <w:t>Thời gian</w:t>
            </w:r>
          </w:p>
        </w:tc>
      </w:tr>
      <w:tr w:rsidR="000D0A43" w:rsidRPr="007767C4" w:rsidTr="000A4659">
        <w:trPr>
          <w:cantSplit/>
        </w:trPr>
        <w:tc>
          <w:tcPr>
            <w:tcW w:w="383" w:type="pct"/>
            <w:vMerge/>
            <w:vAlign w:val="center"/>
          </w:tcPr>
          <w:p w:rsidR="000D0A43" w:rsidRPr="007767C4" w:rsidRDefault="000D0A43" w:rsidP="00362918">
            <w:pPr>
              <w:jc w:val="center"/>
              <w:rPr>
                <w:rFonts w:ascii="Times New Roman" w:hAnsi="Times New Roman" w:cs="Times New Roman"/>
                <w:b/>
                <w:bCs/>
                <w:color w:val="000000"/>
                <w:sz w:val="26"/>
                <w:szCs w:val="26"/>
                <w:lang w:val="vi-VN"/>
              </w:rPr>
            </w:pPr>
          </w:p>
        </w:tc>
        <w:tc>
          <w:tcPr>
            <w:tcW w:w="2708" w:type="pct"/>
            <w:vMerge/>
            <w:vAlign w:val="center"/>
          </w:tcPr>
          <w:p w:rsidR="000D0A43" w:rsidRPr="007767C4" w:rsidRDefault="000D0A43" w:rsidP="00362918">
            <w:pPr>
              <w:jc w:val="center"/>
              <w:rPr>
                <w:rFonts w:ascii="Times New Roman" w:hAnsi="Times New Roman" w:cs="Times New Roman"/>
                <w:b/>
                <w:bCs/>
                <w:color w:val="000000"/>
                <w:sz w:val="26"/>
                <w:szCs w:val="26"/>
                <w:lang w:val="vi-VN"/>
              </w:rPr>
            </w:pPr>
          </w:p>
        </w:tc>
        <w:tc>
          <w:tcPr>
            <w:tcW w:w="505" w:type="pct"/>
            <w:vAlign w:val="center"/>
          </w:tcPr>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Tổng số</w:t>
            </w:r>
          </w:p>
        </w:tc>
        <w:tc>
          <w:tcPr>
            <w:tcW w:w="505" w:type="pct"/>
            <w:vAlign w:val="center"/>
          </w:tcPr>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Lý</w:t>
            </w:r>
          </w:p>
          <w:p w:rsidR="000D0A43" w:rsidRPr="007767C4" w:rsidRDefault="000D0A43" w:rsidP="00362918">
            <w:pPr>
              <w:jc w:val="center"/>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thuyết</w:t>
            </w:r>
          </w:p>
        </w:tc>
        <w:tc>
          <w:tcPr>
            <w:tcW w:w="401" w:type="pct"/>
            <w:vAlign w:val="center"/>
          </w:tcPr>
          <w:p w:rsidR="000D0A43" w:rsidRPr="007767C4" w:rsidRDefault="000D0A43" w:rsidP="00412C4C">
            <w:pPr>
              <w:jc w:val="center"/>
              <w:rPr>
                <w:rFonts w:ascii="Times New Roman" w:hAnsi="Times New Roman" w:cs="Times New Roman"/>
                <w:b/>
                <w:bCs/>
                <w:sz w:val="26"/>
                <w:szCs w:val="26"/>
              </w:rPr>
            </w:pPr>
            <w:r w:rsidRPr="007767C4">
              <w:rPr>
                <w:rFonts w:ascii="Times New Roman" w:hAnsi="Times New Roman" w:cs="Times New Roman"/>
                <w:b/>
                <w:bCs/>
                <w:sz w:val="26"/>
                <w:szCs w:val="26"/>
              </w:rPr>
              <w:t>Thực hành / thực tập/ thí nghiệm/ bài tập/ thảo luận</w:t>
            </w:r>
          </w:p>
        </w:tc>
        <w:tc>
          <w:tcPr>
            <w:tcW w:w="498" w:type="pct"/>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lang w:val="vi-VN"/>
              </w:rPr>
              <w:t>Kiểm tr</w:t>
            </w:r>
            <w:r w:rsidRPr="007767C4">
              <w:rPr>
                <w:rFonts w:ascii="Times New Roman" w:hAnsi="Times New Roman" w:cs="Times New Roman"/>
                <w:b/>
                <w:bCs/>
                <w:color w:val="000000"/>
                <w:sz w:val="26"/>
                <w:szCs w:val="26"/>
              </w:rPr>
              <w:t>a</w:t>
            </w:r>
          </w:p>
        </w:tc>
      </w:tr>
      <w:tr w:rsidR="000D0A43" w:rsidRPr="007767C4" w:rsidTr="000A4659">
        <w:tc>
          <w:tcPr>
            <w:tcW w:w="383"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2708" w:type="pct"/>
          </w:tcPr>
          <w:p w:rsidR="000D0A43" w:rsidRPr="007767C4" w:rsidRDefault="000D0A43" w:rsidP="00362918">
            <w:pPr>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Tổng quan về AutoCAD</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p>
        </w:tc>
      </w:tr>
      <w:tr w:rsidR="000D0A43" w:rsidRPr="007767C4" w:rsidTr="000A4659">
        <w:tc>
          <w:tcPr>
            <w:tcW w:w="383"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2708" w:type="pct"/>
          </w:tcPr>
          <w:p w:rsidR="000D0A43" w:rsidRPr="007767C4" w:rsidRDefault="000D0A43" w:rsidP="00362918">
            <w:pPr>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Các lệnh thiết lập bản vẽ cơ bản</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p>
        </w:tc>
      </w:tr>
      <w:tr w:rsidR="000D0A43" w:rsidRPr="007767C4" w:rsidTr="000A4659">
        <w:tc>
          <w:tcPr>
            <w:tcW w:w="383"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3</w:t>
            </w:r>
          </w:p>
        </w:tc>
        <w:tc>
          <w:tcPr>
            <w:tcW w:w="2708" w:type="pct"/>
          </w:tcPr>
          <w:p w:rsidR="000D0A43" w:rsidRPr="007767C4" w:rsidRDefault="000D0A43" w:rsidP="00362918">
            <w:pPr>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Nhập tọa độ và phương thức truy bắt điểm</w:t>
            </w:r>
          </w:p>
        </w:tc>
        <w:tc>
          <w:tcPr>
            <w:tcW w:w="505"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505"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p>
        </w:tc>
      </w:tr>
      <w:tr w:rsidR="000D0A43" w:rsidRPr="007767C4" w:rsidTr="000A4659">
        <w:trPr>
          <w:trHeight w:val="207"/>
        </w:trPr>
        <w:tc>
          <w:tcPr>
            <w:tcW w:w="383"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2708" w:type="pct"/>
          </w:tcPr>
          <w:p w:rsidR="000D0A43" w:rsidRPr="007767C4" w:rsidRDefault="000D0A43" w:rsidP="00362918">
            <w:pPr>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Các lệnh vẽ hình học cơ bản</w:t>
            </w:r>
          </w:p>
        </w:tc>
        <w:tc>
          <w:tcPr>
            <w:tcW w:w="505"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505"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p>
        </w:tc>
      </w:tr>
      <w:tr w:rsidR="000D0A43" w:rsidRPr="007767C4" w:rsidTr="000A4659">
        <w:tc>
          <w:tcPr>
            <w:tcW w:w="383"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2708" w:type="pct"/>
          </w:tcPr>
          <w:p w:rsidR="000D0A43" w:rsidRPr="007767C4" w:rsidRDefault="000D0A43" w:rsidP="00362918">
            <w:pPr>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Các lệnh hiệu chỉnh</w:t>
            </w:r>
          </w:p>
        </w:tc>
        <w:tc>
          <w:tcPr>
            <w:tcW w:w="505"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4</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rsidTr="000A4659">
        <w:tc>
          <w:tcPr>
            <w:tcW w:w="383"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6</w:t>
            </w:r>
          </w:p>
        </w:tc>
        <w:tc>
          <w:tcPr>
            <w:tcW w:w="2708" w:type="pct"/>
          </w:tcPr>
          <w:p w:rsidR="000D0A43" w:rsidRPr="007767C4" w:rsidRDefault="000D0A43" w:rsidP="00362918">
            <w:pPr>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Các lệnh biến đổi và sao chép hình</w:t>
            </w:r>
          </w:p>
        </w:tc>
        <w:tc>
          <w:tcPr>
            <w:tcW w:w="505"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505" w:type="pct"/>
          </w:tcPr>
          <w:p w:rsidR="000D0A43" w:rsidRPr="007767C4" w:rsidRDefault="000D0A43" w:rsidP="00362918">
            <w:pPr>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p>
        </w:tc>
      </w:tr>
      <w:tr w:rsidR="000D0A43" w:rsidRPr="007767C4" w:rsidTr="000A4659">
        <w:tc>
          <w:tcPr>
            <w:tcW w:w="383"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7</w:t>
            </w:r>
          </w:p>
        </w:tc>
        <w:tc>
          <w:tcPr>
            <w:tcW w:w="2708" w:type="pct"/>
          </w:tcPr>
          <w:p w:rsidR="000D0A43" w:rsidRPr="007767C4" w:rsidRDefault="000D0A43" w:rsidP="00362918">
            <w:pPr>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Nhập chữ và hiệu chỉnh văn bản</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p>
        </w:tc>
      </w:tr>
      <w:tr w:rsidR="000D0A43" w:rsidRPr="007767C4" w:rsidTr="000A4659">
        <w:tc>
          <w:tcPr>
            <w:tcW w:w="383"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8</w:t>
            </w:r>
          </w:p>
        </w:tc>
        <w:tc>
          <w:tcPr>
            <w:tcW w:w="2708" w:type="pct"/>
          </w:tcPr>
          <w:p w:rsidR="000D0A43" w:rsidRPr="007767C4" w:rsidRDefault="000D0A43" w:rsidP="00362918">
            <w:pPr>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Hình cắt, mặt cắt và ký hiệu vật liệu</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r>
      <w:tr w:rsidR="000D0A43" w:rsidRPr="007767C4" w:rsidTr="000A4659">
        <w:tc>
          <w:tcPr>
            <w:tcW w:w="383"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9</w:t>
            </w:r>
          </w:p>
        </w:tc>
        <w:tc>
          <w:tcPr>
            <w:tcW w:w="2708" w:type="pct"/>
          </w:tcPr>
          <w:p w:rsidR="000D0A43" w:rsidRPr="007767C4" w:rsidRDefault="000D0A43" w:rsidP="00362918">
            <w:pPr>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Ghi và hiệu chỉnh kích thước</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2</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p>
        </w:tc>
      </w:tr>
      <w:tr w:rsidR="000D0A43" w:rsidRPr="007767C4" w:rsidTr="000A4659">
        <w:tc>
          <w:tcPr>
            <w:tcW w:w="383"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10</w:t>
            </w:r>
          </w:p>
        </w:tc>
        <w:tc>
          <w:tcPr>
            <w:tcW w:w="2708" w:type="pct"/>
          </w:tcPr>
          <w:p w:rsidR="000D0A43" w:rsidRPr="007767C4" w:rsidRDefault="000D0A43" w:rsidP="00362918">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Xuất bản vẽ ra giấy</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505" w:type="pct"/>
          </w:tcPr>
          <w:p w:rsidR="000D0A43" w:rsidRPr="007767C4" w:rsidRDefault="000D0A43" w:rsidP="00362918">
            <w:pPr>
              <w:jc w:val="center"/>
              <w:rPr>
                <w:rFonts w:ascii="Times New Roman" w:hAnsi="Times New Roman" w:cs="Times New Roman"/>
                <w:color w:val="000000"/>
                <w:sz w:val="26"/>
                <w:szCs w:val="26"/>
              </w:rPr>
            </w:pPr>
            <w:r w:rsidRPr="007767C4">
              <w:rPr>
                <w:rFonts w:ascii="Times New Roman" w:hAnsi="Times New Roman" w:cs="Times New Roman"/>
                <w:color w:val="000000"/>
                <w:sz w:val="26"/>
                <w:szCs w:val="26"/>
              </w:rPr>
              <w:t>1</w:t>
            </w:r>
          </w:p>
        </w:tc>
        <w:tc>
          <w:tcPr>
            <w:tcW w:w="401" w:type="pct"/>
          </w:tcPr>
          <w:p w:rsidR="000D0A43" w:rsidRPr="007767C4" w:rsidRDefault="000D0A43" w:rsidP="00362918">
            <w:pPr>
              <w:jc w:val="center"/>
              <w:rPr>
                <w:rFonts w:ascii="Times New Roman" w:hAnsi="Times New Roman" w:cs="Times New Roman"/>
                <w:color w:val="000000"/>
                <w:sz w:val="26"/>
                <w:szCs w:val="26"/>
              </w:rPr>
            </w:pPr>
          </w:p>
        </w:tc>
        <w:tc>
          <w:tcPr>
            <w:tcW w:w="498" w:type="pct"/>
          </w:tcPr>
          <w:p w:rsidR="000D0A43" w:rsidRPr="007767C4" w:rsidRDefault="000D0A43" w:rsidP="00362918">
            <w:pPr>
              <w:jc w:val="center"/>
              <w:rPr>
                <w:rFonts w:ascii="Times New Roman" w:hAnsi="Times New Roman" w:cs="Times New Roman"/>
                <w:color w:val="000000"/>
                <w:sz w:val="26"/>
                <w:szCs w:val="26"/>
              </w:rPr>
            </w:pPr>
          </w:p>
        </w:tc>
      </w:tr>
      <w:tr w:rsidR="000D0A43" w:rsidRPr="007767C4" w:rsidTr="000A4659">
        <w:trPr>
          <w:trHeight w:val="415"/>
        </w:trPr>
        <w:tc>
          <w:tcPr>
            <w:tcW w:w="3091" w:type="pct"/>
            <w:gridSpan w:val="2"/>
            <w:vAlign w:val="center"/>
          </w:tcPr>
          <w:p w:rsidR="000D0A43" w:rsidRPr="007767C4" w:rsidRDefault="000D0A43" w:rsidP="00362918">
            <w:pPr>
              <w:keepNext/>
              <w:jc w:val="center"/>
              <w:outlineLvl w:val="1"/>
              <w:rPr>
                <w:rFonts w:ascii="Times New Roman" w:hAnsi="Times New Roman" w:cs="Times New Roman"/>
                <w:b/>
                <w:bCs/>
                <w:color w:val="000000"/>
                <w:sz w:val="26"/>
                <w:szCs w:val="26"/>
                <w:lang w:val="vi-VN"/>
              </w:rPr>
            </w:pPr>
            <w:r w:rsidRPr="007767C4">
              <w:rPr>
                <w:rFonts w:ascii="Times New Roman" w:hAnsi="Times New Roman" w:cs="Times New Roman"/>
                <w:b/>
                <w:bCs/>
                <w:color w:val="000000"/>
                <w:sz w:val="26"/>
                <w:szCs w:val="26"/>
                <w:lang w:val="vi-VN"/>
              </w:rPr>
              <w:t>Cộng</w:t>
            </w:r>
          </w:p>
        </w:tc>
        <w:tc>
          <w:tcPr>
            <w:tcW w:w="505" w:type="pct"/>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30</w:t>
            </w:r>
          </w:p>
        </w:tc>
        <w:tc>
          <w:tcPr>
            <w:tcW w:w="505" w:type="pct"/>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28</w:t>
            </w:r>
          </w:p>
        </w:tc>
        <w:tc>
          <w:tcPr>
            <w:tcW w:w="401" w:type="pct"/>
            <w:vAlign w:val="center"/>
          </w:tcPr>
          <w:p w:rsidR="000D0A43" w:rsidRPr="007767C4" w:rsidRDefault="000D0A43" w:rsidP="00362918">
            <w:pPr>
              <w:jc w:val="center"/>
              <w:rPr>
                <w:rFonts w:ascii="Times New Roman" w:hAnsi="Times New Roman" w:cs="Times New Roman"/>
                <w:b/>
                <w:bCs/>
                <w:color w:val="000000"/>
                <w:sz w:val="26"/>
                <w:szCs w:val="26"/>
              </w:rPr>
            </w:pPr>
          </w:p>
        </w:tc>
        <w:tc>
          <w:tcPr>
            <w:tcW w:w="498" w:type="pct"/>
            <w:vAlign w:val="center"/>
          </w:tcPr>
          <w:p w:rsidR="000D0A43" w:rsidRPr="007767C4" w:rsidRDefault="000D0A43" w:rsidP="00362918">
            <w:pPr>
              <w:jc w:val="center"/>
              <w:rPr>
                <w:rFonts w:ascii="Times New Roman" w:hAnsi="Times New Roman" w:cs="Times New Roman"/>
                <w:b/>
                <w:bCs/>
                <w:color w:val="000000"/>
                <w:sz w:val="26"/>
                <w:szCs w:val="26"/>
              </w:rPr>
            </w:pPr>
            <w:r w:rsidRPr="007767C4">
              <w:rPr>
                <w:rFonts w:ascii="Times New Roman" w:hAnsi="Times New Roman" w:cs="Times New Roman"/>
                <w:b/>
                <w:bCs/>
                <w:color w:val="000000"/>
                <w:sz w:val="26"/>
                <w:szCs w:val="26"/>
              </w:rPr>
              <w:t>2</w:t>
            </w:r>
          </w:p>
        </w:tc>
      </w:tr>
    </w:tbl>
    <w:p w:rsidR="000D0A43" w:rsidRPr="007767C4" w:rsidRDefault="000D0A43" w:rsidP="00A75B19">
      <w:pPr>
        <w:spacing w:before="120"/>
        <w:jc w:val="both"/>
        <w:rPr>
          <w:rFonts w:ascii="Times New Roman" w:hAnsi="Times New Roman" w:cs="Times New Roman"/>
          <w:i/>
          <w:iCs/>
          <w:color w:val="000000"/>
          <w:sz w:val="26"/>
          <w:szCs w:val="26"/>
        </w:rPr>
      </w:pPr>
      <w:r w:rsidRPr="007767C4">
        <w:rPr>
          <w:rFonts w:ascii="Times New Roman" w:hAnsi="Times New Roman" w:cs="Times New Roman"/>
          <w:i/>
          <w:iCs/>
          <w:color w:val="000000"/>
          <w:sz w:val="26"/>
          <w:szCs w:val="26"/>
          <w:lang w:val="vi-VN"/>
        </w:rPr>
        <w:t>2. Nội dung chi tiết:</w:t>
      </w:r>
    </w:p>
    <w:p w:rsidR="000D0A43" w:rsidRPr="007767C4" w:rsidRDefault="000D0A43" w:rsidP="00A75B19">
      <w:pPr>
        <w:keepNext/>
        <w:jc w:val="both"/>
        <w:outlineLvl w:val="0"/>
        <w:rPr>
          <w:rFonts w:ascii="Times New Roman" w:hAnsi="Times New Roman" w:cs="Times New Roman"/>
          <w:b/>
          <w:bCs/>
          <w:color w:val="000000"/>
          <w:kern w:val="32"/>
          <w:sz w:val="26"/>
          <w:szCs w:val="26"/>
          <w:lang w:val="vi-VN"/>
        </w:rPr>
      </w:pPr>
      <w:r w:rsidRPr="007767C4">
        <w:rPr>
          <w:rFonts w:ascii="Times New Roman" w:hAnsi="Times New Roman" w:cs="Times New Roman"/>
          <w:color w:val="000000"/>
          <w:kern w:val="32"/>
          <w:sz w:val="26"/>
          <w:szCs w:val="26"/>
          <w:lang w:val="vi-VN"/>
        </w:rPr>
        <w:t xml:space="preserve">Bài 1. </w:t>
      </w:r>
      <w:r w:rsidRPr="007767C4">
        <w:rPr>
          <w:rFonts w:ascii="Times New Roman" w:hAnsi="Times New Roman" w:cs="Times New Roman"/>
          <w:b/>
          <w:bCs/>
          <w:color w:val="000000"/>
          <w:kern w:val="32"/>
          <w:sz w:val="26"/>
          <w:szCs w:val="26"/>
          <w:lang w:val="vi-VN"/>
        </w:rPr>
        <w:t>Tổng quan về AutoCAD</w:t>
      </w:r>
    </w:p>
    <w:p w:rsidR="000D0A43" w:rsidRPr="007767C4" w:rsidRDefault="000D0A43" w:rsidP="00A75B19">
      <w:pPr>
        <w:keepNext/>
        <w:tabs>
          <w:tab w:val="right" w:pos="9072"/>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r w:rsidRPr="007767C4">
        <w:rPr>
          <w:rFonts w:ascii="Times New Roman" w:hAnsi="Times New Roman" w:cs="Times New Roman"/>
          <w:i/>
          <w:iCs/>
          <w:color w:val="000000"/>
          <w:kern w:val="32"/>
          <w:sz w:val="26"/>
          <w:szCs w:val="26"/>
          <w:lang w:val="vi-VN"/>
        </w:rPr>
        <w:t>Thời gian:</w:t>
      </w:r>
      <w:r w:rsidRPr="007767C4">
        <w:rPr>
          <w:rFonts w:ascii="Times New Roman" w:hAnsi="Times New Roman" w:cs="Times New Roman"/>
          <w:color w:val="000000"/>
          <w:kern w:val="32"/>
          <w:sz w:val="26"/>
          <w:szCs w:val="26"/>
          <w:lang w:val="vi-VN"/>
        </w:rPr>
        <w:t xml:space="preserve"> </w:t>
      </w:r>
      <w:r w:rsidRPr="007767C4">
        <w:rPr>
          <w:rFonts w:ascii="Times New Roman" w:hAnsi="Times New Roman" w:cs="Times New Roman"/>
          <w:color w:val="000000"/>
          <w:kern w:val="32"/>
          <w:sz w:val="26"/>
          <w:szCs w:val="26"/>
        </w:rPr>
        <w:t>1</w:t>
      </w:r>
      <w:r w:rsidRPr="007767C4">
        <w:rPr>
          <w:rFonts w:ascii="Times New Roman" w:hAnsi="Times New Roman" w:cs="Times New Roman"/>
          <w:color w:val="000000"/>
          <w:kern w:val="32"/>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 của bài:</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Trình bày được các đặc điểm cơ bản của AutoCAD;</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Khởi động, nhận diện, thao tác được với giao diện màn hình của AutoCAD;</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ab/>
      </w:r>
      <w:r w:rsidRPr="007767C4">
        <w:rPr>
          <w:rFonts w:ascii="Times New Roman" w:hAnsi="Times New Roman" w:cs="Times New Roman"/>
          <w:color w:val="000000"/>
          <w:sz w:val="26"/>
          <w:szCs w:val="26"/>
          <w:lang w:eastAsia="ko-KR"/>
        </w:rPr>
        <w:tab/>
        <w:t>- Cẩn thận, chính xác trong các thao tác.</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1. Tổng quan về AutoCAD</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 xml:space="preserve">2.  Khởi động AutoCAD   </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3. Cấu trúc màn hình đồ họa trong AutoCAD</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4. Các phím tắt chọn lệnh</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val="vi-VN" w:eastAsia="ko-KR"/>
        </w:rPr>
      </w:pPr>
      <w:r>
        <w:rPr>
          <w:rFonts w:ascii="Times New Roman" w:hAnsi="Times New Roman" w:cs="Times New Roman"/>
          <w:color w:val="000000"/>
          <w:sz w:val="26"/>
          <w:szCs w:val="26"/>
          <w:lang w:val="vi-VN" w:eastAsia="ko-KR"/>
        </w:rPr>
        <w:t>4.</w:t>
      </w:r>
      <w:r w:rsidRPr="007767C4">
        <w:rPr>
          <w:rFonts w:ascii="Times New Roman" w:hAnsi="Times New Roman" w:cs="Times New Roman"/>
          <w:color w:val="000000"/>
          <w:sz w:val="26"/>
          <w:szCs w:val="26"/>
          <w:lang w:val="vi-VN" w:eastAsia="ko-KR"/>
        </w:rPr>
        <w:t>. Thanh công cụ</w:t>
      </w:r>
    </w:p>
    <w:p w:rsidR="000D0A43" w:rsidRPr="007767C4" w:rsidRDefault="000D0A43" w:rsidP="00A75B19">
      <w:pPr>
        <w:keepNext/>
        <w:tabs>
          <w:tab w:val="left" w:pos="7088"/>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p>
    <w:p w:rsidR="000D0A43" w:rsidRPr="007767C4" w:rsidRDefault="000D0A43" w:rsidP="00A75B19">
      <w:pPr>
        <w:keepNext/>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t xml:space="preserve">Bài 2.  </w:t>
      </w:r>
      <w:r w:rsidRPr="007767C4">
        <w:rPr>
          <w:rFonts w:ascii="Times New Roman" w:hAnsi="Times New Roman" w:cs="Times New Roman"/>
          <w:b/>
          <w:bCs/>
          <w:color w:val="000000"/>
          <w:kern w:val="32"/>
          <w:sz w:val="26"/>
          <w:szCs w:val="26"/>
          <w:lang w:val="vi-VN"/>
        </w:rPr>
        <w:t>Các lệnh thiết lập bản vẽ</w:t>
      </w:r>
      <w:r w:rsidRPr="007767C4">
        <w:rPr>
          <w:rFonts w:ascii="Times New Roman" w:hAnsi="Times New Roman" w:cs="Times New Roman"/>
          <w:color w:val="000000"/>
          <w:kern w:val="32"/>
          <w:sz w:val="26"/>
          <w:szCs w:val="26"/>
          <w:lang w:val="vi-VN"/>
        </w:rPr>
        <w:t xml:space="preserve"> </w:t>
      </w:r>
    </w:p>
    <w:p w:rsidR="000D0A43" w:rsidRPr="007767C4" w:rsidRDefault="000D0A43" w:rsidP="00A75B19">
      <w:pPr>
        <w:keepNext/>
        <w:tabs>
          <w:tab w:val="right" w:pos="9072"/>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r w:rsidRPr="007767C4">
        <w:rPr>
          <w:rFonts w:ascii="Times New Roman" w:hAnsi="Times New Roman" w:cs="Times New Roman"/>
          <w:i/>
          <w:iCs/>
          <w:color w:val="000000"/>
          <w:kern w:val="32"/>
          <w:sz w:val="26"/>
          <w:szCs w:val="26"/>
          <w:lang w:val="vi-VN"/>
        </w:rPr>
        <w:t>Thời gian:</w:t>
      </w:r>
      <w:r w:rsidRPr="007767C4">
        <w:rPr>
          <w:rFonts w:ascii="Times New Roman" w:hAnsi="Times New Roman" w:cs="Times New Roman"/>
          <w:color w:val="000000"/>
          <w:kern w:val="32"/>
          <w:sz w:val="26"/>
          <w:szCs w:val="26"/>
          <w:lang w:val="vi-VN"/>
        </w:rPr>
        <w:t xml:space="preserve"> </w:t>
      </w:r>
      <w:r w:rsidRPr="007767C4">
        <w:rPr>
          <w:rFonts w:ascii="Times New Roman" w:hAnsi="Times New Roman" w:cs="Times New Roman"/>
          <w:color w:val="000000"/>
          <w:kern w:val="32"/>
          <w:sz w:val="26"/>
          <w:szCs w:val="26"/>
        </w:rPr>
        <w:t>2</w:t>
      </w:r>
      <w:r w:rsidRPr="007767C4">
        <w:rPr>
          <w:rFonts w:ascii="Times New Roman" w:hAnsi="Times New Roman" w:cs="Times New Roman"/>
          <w:color w:val="000000"/>
          <w:kern w:val="32"/>
          <w:sz w:val="26"/>
          <w:szCs w:val="26"/>
          <w:lang w:val="vi-VN"/>
        </w:rPr>
        <w:t>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 của bài:</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Trình bày các bước thiết lập bản vẽ;</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Thiết lập, lưu trữ bản vẽ 2D.</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ab/>
      </w:r>
      <w:r w:rsidRPr="007767C4">
        <w:rPr>
          <w:rFonts w:ascii="Times New Roman" w:hAnsi="Times New Roman" w:cs="Times New Roman"/>
          <w:color w:val="000000"/>
          <w:sz w:val="26"/>
          <w:szCs w:val="26"/>
          <w:lang w:eastAsia="ko-KR"/>
        </w:rPr>
        <w:tab/>
        <w:t xml:space="preserve">- Cẩn thận, chính xác khi thực hiện lệnh </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1. Những bước cơ bản thiết lập bản vẽ</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2. Thiết lập chế độ vẽ</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2. Tra cứu hướng dẫn sử dụng</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4. Trình tự thực hiện bản vẽ, thực hiện lệnh</w:t>
      </w:r>
    </w:p>
    <w:p w:rsidR="000D0A43" w:rsidRPr="007767C4" w:rsidRDefault="000D0A43" w:rsidP="00A75B19">
      <w:pPr>
        <w:tabs>
          <w:tab w:val="num" w:pos="900"/>
        </w:tabs>
        <w:jc w:val="both"/>
        <w:rPr>
          <w:rFonts w:ascii="Times New Roman" w:hAnsi="Times New Roman" w:cs="Times New Roman"/>
          <w:color w:val="000000"/>
          <w:sz w:val="26"/>
          <w:szCs w:val="26"/>
          <w:lang w:val="vi-VN"/>
        </w:rPr>
      </w:pPr>
    </w:p>
    <w:p w:rsidR="000D0A43" w:rsidRPr="007767C4" w:rsidRDefault="000D0A43" w:rsidP="00A75B19">
      <w:pPr>
        <w:keepNext/>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t xml:space="preserve">Bài 3. </w:t>
      </w:r>
      <w:r w:rsidRPr="007767C4">
        <w:rPr>
          <w:rFonts w:ascii="Times New Roman" w:hAnsi="Times New Roman" w:cs="Times New Roman"/>
          <w:b/>
          <w:bCs/>
          <w:color w:val="000000"/>
          <w:kern w:val="32"/>
          <w:sz w:val="26"/>
          <w:szCs w:val="26"/>
          <w:lang w:val="vi-VN"/>
        </w:rPr>
        <w:t>Nhập tọa độ và phương thức truy bắt điểm</w:t>
      </w:r>
      <w:r w:rsidRPr="007767C4">
        <w:rPr>
          <w:rFonts w:ascii="Times New Roman" w:hAnsi="Times New Roman" w:cs="Times New Roman"/>
          <w:color w:val="000000"/>
          <w:kern w:val="32"/>
          <w:sz w:val="26"/>
          <w:szCs w:val="26"/>
          <w:lang w:val="vi-VN"/>
        </w:rPr>
        <w:t xml:space="preserve"> </w:t>
      </w:r>
    </w:p>
    <w:p w:rsidR="000D0A43" w:rsidRPr="007767C4" w:rsidRDefault="000D0A43" w:rsidP="00A75B19">
      <w:pPr>
        <w:keepNext/>
        <w:tabs>
          <w:tab w:val="right" w:pos="9072"/>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r w:rsidRPr="007767C4">
        <w:rPr>
          <w:rFonts w:ascii="Times New Roman" w:hAnsi="Times New Roman" w:cs="Times New Roman"/>
          <w:i/>
          <w:iCs/>
          <w:color w:val="000000"/>
          <w:kern w:val="32"/>
          <w:sz w:val="26"/>
          <w:szCs w:val="26"/>
          <w:lang w:val="vi-VN"/>
        </w:rPr>
        <w:t>Thời gian:</w:t>
      </w:r>
      <w:r w:rsidRPr="007767C4">
        <w:rPr>
          <w:rFonts w:ascii="Times New Roman" w:hAnsi="Times New Roman" w:cs="Times New Roman"/>
          <w:color w:val="000000"/>
          <w:kern w:val="32"/>
          <w:sz w:val="26"/>
          <w:szCs w:val="26"/>
          <w:lang w:val="vi-VN"/>
        </w:rPr>
        <w:t xml:space="preserve"> </w:t>
      </w:r>
      <w:r>
        <w:rPr>
          <w:rFonts w:ascii="Times New Roman" w:hAnsi="Times New Roman" w:cs="Times New Roman"/>
          <w:color w:val="000000"/>
          <w:kern w:val="32"/>
          <w:sz w:val="26"/>
          <w:szCs w:val="26"/>
        </w:rPr>
        <w:t>4.</w:t>
      </w:r>
      <w:r w:rsidRPr="007767C4">
        <w:rPr>
          <w:rFonts w:ascii="Times New Roman" w:hAnsi="Times New Roman" w:cs="Times New Roman"/>
          <w:color w:val="000000"/>
          <w:kern w:val="32"/>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 của bài:</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Nhập được điểm, truy bắt điểm tạm trú, gán và truy bắt điểm thường trú.</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eastAsia="ko-KR"/>
        </w:rPr>
      </w:pPr>
      <w:r w:rsidRPr="007767C4">
        <w:rPr>
          <w:rFonts w:ascii="Times New Roman" w:hAnsi="Times New Roman" w:cs="Times New Roman"/>
          <w:b/>
          <w:bCs/>
          <w:color w:val="000000"/>
          <w:sz w:val="26"/>
          <w:szCs w:val="26"/>
          <w:lang w:eastAsia="ko-KR"/>
        </w:rPr>
        <w:tab/>
      </w:r>
      <w:r w:rsidRPr="007767C4">
        <w:rPr>
          <w:rFonts w:ascii="Times New Roman" w:hAnsi="Times New Roman" w:cs="Times New Roman"/>
          <w:b/>
          <w:bCs/>
          <w:color w:val="000000"/>
          <w:sz w:val="26"/>
          <w:szCs w:val="26"/>
          <w:lang w:eastAsia="ko-KR"/>
        </w:rPr>
        <w:tab/>
        <w:t xml:space="preserve">- </w:t>
      </w:r>
      <w:r w:rsidRPr="007767C4">
        <w:rPr>
          <w:rFonts w:ascii="Times New Roman" w:hAnsi="Times New Roman" w:cs="Times New Roman"/>
          <w:color w:val="000000"/>
          <w:sz w:val="26"/>
          <w:szCs w:val="26"/>
          <w:lang w:eastAsia="ko-KR"/>
        </w:rPr>
        <w:t xml:space="preserve">Cẩn thận, chính xác khi thực hiện thao tác </w:t>
      </w:r>
    </w:p>
    <w:p w:rsidR="000D0A43" w:rsidRPr="007767C4" w:rsidRDefault="000D0A43" w:rsidP="00A75B19">
      <w:pPr>
        <w:tabs>
          <w:tab w:val="num" w:pos="601"/>
        </w:tabs>
        <w:ind w:left="318" w:hanging="318"/>
        <w:jc w:val="both"/>
        <w:rPr>
          <w:rFonts w:ascii="Times New Roman" w:hAnsi="Times New Roman" w:cs="Times New Roman"/>
          <w:color w:val="000000"/>
          <w:sz w:val="26"/>
          <w:szCs w:val="26"/>
        </w:rPr>
      </w:pPr>
    </w:p>
    <w:p w:rsidR="000D0A43" w:rsidRPr="007767C4" w:rsidRDefault="000D0A43" w:rsidP="00A75B19">
      <w:pPr>
        <w:tabs>
          <w:tab w:val="num" w:pos="601"/>
        </w:tabs>
        <w:ind w:left="318" w:hanging="318"/>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Hệ tọa độ sử dụng trong AutoCAD</w:t>
      </w:r>
    </w:p>
    <w:p w:rsidR="000D0A43" w:rsidRPr="007767C4" w:rsidRDefault="000D0A43" w:rsidP="00A75B19">
      <w:pPr>
        <w:tabs>
          <w:tab w:val="num" w:pos="601"/>
        </w:tabs>
        <w:ind w:left="318" w:hanging="318"/>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 Các phương pháp nhập tọa độ điểm</w:t>
      </w:r>
    </w:p>
    <w:p w:rsidR="000D0A43" w:rsidRPr="007767C4" w:rsidRDefault="000D0A43" w:rsidP="00A75B19">
      <w:pPr>
        <w:tabs>
          <w:tab w:val="num" w:pos="601"/>
        </w:tabs>
        <w:ind w:left="318" w:hanging="318"/>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 Các phương tức truy bắt điểm thuộc đối tượng</w:t>
      </w:r>
    </w:p>
    <w:p w:rsidR="000D0A43" w:rsidRPr="007767C4" w:rsidRDefault="000D0A43" w:rsidP="00A75B19">
      <w:pPr>
        <w:tabs>
          <w:tab w:val="num" w:pos="601"/>
        </w:tabs>
        <w:ind w:left="318" w:hanging="318"/>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4. Gán chế độ bắt điểm thường trú</w:t>
      </w:r>
    </w:p>
    <w:p w:rsidR="000D0A43" w:rsidRPr="007767C4" w:rsidRDefault="000D0A43" w:rsidP="00A75B19">
      <w:pPr>
        <w:tabs>
          <w:tab w:val="num" w:pos="601"/>
        </w:tabs>
        <w:ind w:left="318" w:hanging="318"/>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Chế độ AutoTrack</w:t>
      </w:r>
    </w:p>
    <w:p w:rsidR="000D0A43" w:rsidRPr="007767C4" w:rsidRDefault="000D0A43" w:rsidP="00A75B19">
      <w:pPr>
        <w:tabs>
          <w:tab w:val="num" w:pos="1080"/>
        </w:tabs>
        <w:ind w:left="460"/>
        <w:jc w:val="both"/>
        <w:rPr>
          <w:rFonts w:ascii="Times New Roman" w:hAnsi="Times New Roman" w:cs="Times New Roman"/>
          <w:color w:val="000000"/>
          <w:sz w:val="26"/>
          <w:szCs w:val="26"/>
          <w:lang w:val="vi-VN"/>
        </w:rPr>
      </w:pPr>
    </w:p>
    <w:p w:rsidR="000D0A43" w:rsidRPr="007767C4" w:rsidRDefault="000D0A43" w:rsidP="00A75B19">
      <w:pPr>
        <w:keepNext/>
        <w:jc w:val="both"/>
        <w:outlineLvl w:val="0"/>
        <w:rPr>
          <w:rFonts w:ascii="Times New Roman" w:hAnsi="Times New Roman" w:cs="Times New Roman"/>
          <w:b/>
          <w:bCs/>
          <w:color w:val="000000"/>
          <w:kern w:val="32"/>
          <w:sz w:val="26"/>
          <w:szCs w:val="26"/>
          <w:lang w:val="vi-VN"/>
        </w:rPr>
      </w:pPr>
      <w:r w:rsidRPr="007767C4">
        <w:rPr>
          <w:rFonts w:ascii="Times New Roman" w:hAnsi="Times New Roman" w:cs="Times New Roman"/>
          <w:color w:val="000000"/>
          <w:kern w:val="32"/>
          <w:sz w:val="26"/>
          <w:szCs w:val="26"/>
          <w:lang w:val="vi-VN"/>
        </w:rPr>
        <w:tab/>
        <w:t xml:space="preserve">Bài 4. </w:t>
      </w:r>
      <w:r w:rsidRPr="007767C4">
        <w:rPr>
          <w:rFonts w:ascii="Times New Roman" w:hAnsi="Times New Roman" w:cs="Times New Roman"/>
          <w:b/>
          <w:bCs/>
          <w:color w:val="000000"/>
          <w:kern w:val="32"/>
          <w:sz w:val="26"/>
          <w:szCs w:val="26"/>
          <w:lang w:val="vi-VN"/>
        </w:rPr>
        <w:t>Các lệnh vẽ hình học cơ bản</w:t>
      </w:r>
    </w:p>
    <w:p w:rsidR="000D0A43" w:rsidRPr="007767C4" w:rsidRDefault="000D0A43" w:rsidP="00A75B19">
      <w:pPr>
        <w:keepNext/>
        <w:tabs>
          <w:tab w:val="right" w:pos="9072"/>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r w:rsidRPr="007767C4">
        <w:rPr>
          <w:rFonts w:ascii="Times New Roman" w:hAnsi="Times New Roman" w:cs="Times New Roman"/>
          <w:i/>
          <w:iCs/>
          <w:color w:val="000000"/>
          <w:kern w:val="32"/>
          <w:sz w:val="26"/>
          <w:szCs w:val="26"/>
          <w:lang w:val="vi-VN"/>
        </w:rPr>
        <w:t>Thời gian:</w:t>
      </w:r>
      <w:r w:rsidRPr="007767C4">
        <w:rPr>
          <w:rFonts w:ascii="Times New Roman" w:hAnsi="Times New Roman" w:cs="Times New Roman"/>
          <w:color w:val="000000"/>
          <w:kern w:val="32"/>
          <w:sz w:val="26"/>
          <w:szCs w:val="26"/>
          <w:lang w:val="vi-VN"/>
        </w:rPr>
        <w:t xml:space="preserve"> </w:t>
      </w:r>
      <w:r>
        <w:rPr>
          <w:rFonts w:ascii="Times New Roman" w:hAnsi="Times New Roman" w:cs="Times New Roman"/>
          <w:color w:val="000000"/>
          <w:kern w:val="32"/>
          <w:sz w:val="26"/>
          <w:szCs w:val="26"/>
        </w:rPr>
        <w:t>4.</w:t>
      </w:r>
      <w:r w:rsidRPr="007767C4">
        <w:rPr>
          <w:rFonts w:ascii="Times New Roman" w:hAnsi="Times New Roman" w:cs="Times New Roman"/>
          <w:color w:val="000000"/>
          <w:kern w:val="32"/>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 của bài:</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Trình bày được công dụng, các bước thực hiện lệnh của các lệnh vẽ hình học;</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eastAsia="ko-KR"/>
        </w:rPr>
      </w:pPr>
      <w:r w:rsidRPr="007767C4">
        <w:rPr>
          <w:rFonts w:ascii="Times New Roman" w:hAnsi="Times New Roman" w:cs="Times New Roman"/>
          <w:b/>
          <w:bCs/>
          <w:color w:val="000000"/>
          <w:sz w:val="26"/>
          <w:szCs w:val="26"/>
          <w:lang w:eastAsia="ko-KR"/>
        </w:rPr>
        <w:tab/>
      </w:r>
      <w:r w:rsidRPr="007767C4">
        <w:rPr>
          <w:rFonts w:ascii="Times New Roman" w:hAnsi="Times New Roman" w:cs="Times New Roman"/>
          <w:color w:val="000000"/>
          <w:sz w:val="26"/>
          <w:szCs w:val="26"/>
          <w:lang w:eastAsia="ko-KR"/>
        </w:rPr>
        <w:t>Cẩn thận, chính xác khi thực hiện các lệnh vẽ.</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Các đối tượng vẽ trong AutoCAD</w:t>
      </w:r>
    </w:p>
    <w:p w:rsidR="000D0A43" w:rsidRPr="007767C4" w:rsidRDefault="000D0A43" w:rsidP="00A75B19">
      <w:pPr>
        <w:tabs>
          <w:tab w:val="num" w:pos="1680"/>
          <w:tab w:val="num" w:pos="1800"/>
        </w:tabs>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2. Vẽ đoạn thẳng (lệnh Line).</w:t>
      </w:r>
    </w:p>
    <w:p w:rsidR="000D0A43" w:rsidRPr="007767C4" w:rsidRDefault="000D0A43" w:rsidP="00A75B19">
      <w:pPr>
        <w:tabs>
          <w:tab w:val="num" w:pos="1680"/>
          <w:tab w:val="num" w:pos="1800"/>
        </w:tabs>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3. Vẽ đường tròn (lệnh Circle).</w:t>
      </w:r>
    </w:p>
    <w:p w:rsidR="000D0A43" w:rsidRPr="007767C4" w:rsidRDefault="000D0A43" w:rsidP="00A75B19">
      <w:pPr>
        <w:tabs>
          <w:tab w:val="num" w:pos="1680"/>
          <w:tab w:val="num" w:pos="1800"/>
        </w:tabs>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4. Vẽ cung tròn (lệnh Arc).</w:t>
      </w:r>
    </w:p>
    <w:p w:rsidR="000D0A43" w:rsidRPr="007767C4" w:rsidRDefault="000D0A43" w:rsidP="00A75B19">
      <w:pPr>
        <w:tabs>
          <w:tab w:val="num" w:pos="1680"/>
          <w:tab w:val="num" w:pos="1800"/>
        </w:tabs>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7767C4">
        <w:rPr>
          <w:rFonts w:ascii="Times New Roman" w:hAnsi="Times New Roman" w:cs="Times New Roman"/>
          <w:color w:val="000000"/>
          <w:sz w:val="26"/>
          <w:szCs w:val="26"/>
        </w:rPr>
        <w:t>. Vẽ điểm (lệnh Point).</w:t>
      </w:r>
    </w:p>
    <w:p w:rsidR="000D0A43" w:rsidRPr="007767C4" w:rsidRDefault="000D0A43" w:rsidP="00A75B19">
      <w:pPr>
        <w:tabs>
          <w:tab w:val="num" w:pos="1680"/>
          <w:tab w:val="num" w:pos="1800"/>
        </w:tabs>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6. Vẽ đa tuyến (lệnh Pline).</w:t>
      </w:r>
    </w:p>
    <w:p w:rsidR="000D0A43" w:rsidRPr="007767C4" w:rsidRDefault="000D0A43" w:rsidP="00A75B19">
      <w:pPr>
        <w:tabs>
          <w:tab w:val="num" w:pos="1680"/>
          <w:tab w:val="num" w:pos="1800"/>
        </w:tabs>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7. Vẽ hình đa giác đều (lệnh Polygon).</w:t>
      </w:r>
    </w:p>
    <w:p w:rsidR="000D0A43" w:rsidRPr="007767C4" w:rsidRDefault="000D0A43" w:rsidP="00A75B19">
      <w:pPr>
        <w:tabs>
          <w:tab w:val="num" w:pos="1680"/>
          <w:tab w:val="num" w:pos="1800"/>
        </w:tabs>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8. Vẽ hình chữ nhật (lệnh Rectang).</w:t>
      </w:r>
    </w:p>
    <w:p w:rsidR="000D0A43" w:rsidRPr="007767C4" w:rsidRDefault="000D0A43" w:rsidP="00A75B19">
      <w:pPr>
        <w:tabs>
          <w:tab w:val="num" w:pos="1680"/>
          <w:tab w:val="num" w:pos="1800"/>
        </w:tabs>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9. Vẽ Elip (lệnh Ellipse).</w:t>
      </w:r>
    </w:p>
    <w:p w:rsidR="000D0A43" w:rsidRPr="007767C4" w:rsidRDefault="000D0A43" w:rsidP="00A75B19">
      <w:pPr>
        <w:tabs>
          <w:tab w:val="num" w:pos="1680"/>
          <w:tab w:val="num" w:pos="1800"/>
        </w:tabs>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10. Vẽ đường cong bất kỳ (lệnh Spline).</w:t>
      </w:r>
    </w:p>
    <w:p w:rsidR="000D0A43" w:rsidRPr="007767C4" w:rsidRDefault="000D0A43" w:rsidP="00A75B19">
      <w:pPr>
        <w:tabs>
          <w:tab w:val="num" w:pos="900"/>
        </w:tabs>
        <w:jc w:val="both"/>
        <w:rPr>
          <w:rFonts w:ascii="Times New Roman" w:hAnsi="Times New Roman" w:cs="Times New Roman"/>
          <w:color w:val="000000"/>
          <w:sz w:val="26"/>
          <w:szCs w:val="26"/>
        </w:rPr>
      </w:pPr>
    </w:p>
    <w:p w:rsidR="000D0A43" w:rsidRPr="007767C4" w:rsidRDefault="000D0A43" w:rsidP="00A75B19">
      <w:pPr>
        <w:keepNext/>
        <w:jc w:val="both"/>
        <w:outlineLvl w:val="0"/>
        <w:rPr>
          <w:rFonts w:ascii="Times New Roman" w:hAnsi="Times New Roman" w:cs="Times New Roman"/>
          <w:color w:val="000000"/>
          <w:kern w:val="32"/>
          <w:sz w:val="26"/>
          <w:szCs w:val="26"/>
        </w:rPr>
      </w:pPr>
      <w:r w:rsidRPr="007767C4">
        <w:rPr>
          <w:rFonts w:ascii="Times New Roman" w:hAnsi="Times New Roman" w:cs="Times New Roman"/>
          <w:color w:val="000000"/>
          <w:kern w:val="32"/>
          <w:sz w:val="26"/>
          <w:szCs w:val="26"/>
        </w:rPr>
        <w:tab/>
      </w:r>
      <w:r w:rsidRPr="007767C4">
        <w:rPr>
          <w:rFonts w:ascii="Times New Roman" w:hAnsi="Times New Roman" w:cs="Times New Roman"/>
          <w:color w:val="000000"/>
          <w:kern w:val="32"/>
          <w:sz w:val="26"/>
          <w:szCs w:val="26"/>
          <w:lang w:val="vi-VN"/>
        </w:rPr>
        <w:t xml:space="preserve">Bài </w:t>
      </w:r>
      <w:r>
        <w:rPr>
          <w:rFonts w:ascii="Times New Roman" w:hAnsi="Times New Roman" w:cs="Times New Roman"/>
          <w:color w:val="000000"/>
          <w:kern w:val="32"/>
          <w:sz w:val="26"/>
          <w:szCs w:val="26"/>
          <w:lang w:val="vi-VN"/>
        </w:rPr>
        <w:t>4.</w:t>
      </w:r>
      <w:r w:rsidRPr="007767C4">
        <w:rPr>
          <w:rFonts w:ascii="Times New Roman" w:hAnsi="Times New Roman" w:cs="Times New Roman"/>
          <w:color w:val="000000"/>
          <w:kern w:val="32"/>
          <w:sz w:val="26"/>
          <w:szCs w:val="26"/>
          <w:lang w:val="vi-VN"/>
        </w:rPr>
        <w:t xml:space="preserve">. </w:t>
      </w:r>
      <w:r w:rsidRPr="007767C4">
        <w:rPr>
          <w:rFonts w:ascii="Times New Roman" w:hAnsi="Times New Roman" w:cs="Times New Roman"/>
          <w:b/>
          <w:bCs/>
          <w:color w:val="000000"/>
          <w:kern w:val="32"/>
          <w:sz w:val="26"/>
          <w:szCs w:val="26"/>
          <w:lang w:val="vi-VN"/>
        </w:rPr>
        <w:t xml:space="preserve">Các lệnh hiệu chỉnh </w:t>
      </w:r>
      <w:r w:rsidRPr="007767C4">
        <w:rPr>
          <w:rFonts w:ascii="Times New Roman" w:hAnsi="Times New Roman" w:cs="Times New Roman"/>
          <w:color w:val="000000"/>
          <w:kern w:val="32"/>
          <w:sz w:val="26"/>
          <w:szCs w:val="26"/>
          <w:lang w:val="vi-VN"/>
        </w:rPr>
        <w:t xml:space="preserve"> </w:t>
      </w:r>
    </w:p>
    <w:p w:rsidR="000D0A43" w:rsidRPr="007767C4" w:rsidRDefault="000D0A43" w:rsidP="00A75B19">
      <w:pPr>
        <w:keepNext/>
        <w:tabs>
          <w:tab w:val="right" w:pos="9072"/>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r w:rsidRPr="007767C4">
        <w:rPr>
          <w:rFonts w:ascii="Times New Roman" w:hAnsi="Times New Roman" w:cs="Times New Roman"/>
          <w:i/>
          <w:iCs/>
          <w:color w:val="000000"/>
          <w:kern w:val="32"/>
          <w:sz w:val="26"/>
          <w:szCs w:val="26"/>
          <w:lang w:val="vi-VN"/>
        </w:rPr>
        <w:t>Thời gian:</w:t>
      </w:r>
      <w:r w:rsidRPr="007767C4">
        <w:rPr>
          <w:rFonts w:ascii="Times New Roman" w:hAnsi="Times New Roman" w:cs="Times New Roman"/>
          <w:color w:val="000000"/>
          <w:kern w:val="32"/>
          <w:sz w:val="26"/>
          <w:szCs w:val="26"/>
          <w:lang w:val="vi-VN"/>
        </w:rPr>
        <w:t xml:space="preserve"> </w:t>
      </w:r>
      <w:r>
        <w:rPr>
          <w:rFonts w:ascii="Times New Roman" w:hAnsi="Times New Roman" w:cs="Times New Roman"/>
          <w:color w:val="000000"/>
          <w:kern w:val="32"/>
          <w:sz w:val="26"/>
          <w:szCs w:val="26"/>
        </w:rPr>
        <w:t>4.</w:t>
      </w:r>
      <w:r w:rsidRPr="007767C4">
        <w:rPr>
          <w:rFonts w:ascii="Times New Roman" w:hAnsi="Times New Roman" w:cs="Times New Roman"/>
          <w:color w:val="000000"/>
          <w:kern w:val="32"/>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 của bài:</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Trình bày được công dụng, bước thực hiện các lệnh hiệu chỉnh;</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Thực hiện được các lệnh hiệu chỉnh để hiệu chỉnh đối tượng trong bản vẽ.</w:t>
      </w:r>
    </w:p>
    <w:p w:rsidR="000D0A43" w:rsidRPr="007767C4" w:rsidRDefault="000D0A43" w:rsidP="00A75B19">
      <w:pPr>
        <w:spacing w:line="260" w:lineRule="atLeast"/>
        <w:ind w:left="318" w:hanging="318"/>
        <w:jc w:val="both"/>
        <w:rPr>
          <w:rFonts w:ascii="Times New Roman" w:hAnsi="Times New Roman" w:cs="Times New Roman"/>
          <w:color w:val="000000"/>
          <w:sz w:val="26"/>
          <w:szCs w:val="26"/>
          <w:lang w:eastAsia="ko-KR"/>
        </w:rPr>
      </w:pPr>
      <w:r w:rsidRPr="007767C4">
        <w:rPr>
          <w:rFonts w:ascii="Times New Roman" w:hAnsi="Times New Roman" w:cs="Times New Roman"/>
          <w:b/>
          <w:bCs/>
          <w:color w:val="000000"/>
          <w:sz w:val="26"/>
          <w:szCs w:val="26"/>
          <w:lang w:eastAsia="ko-KR"/>
        </w:rPr>
        <w:tab/>
      </w:r>
      <w:r w:rsidRPr="007767C4">
        <w:rPr>
          <w:rFonts w:ascii="Times New Roman" w:hAnsi="Times New Roman" w:cs="Times New Roman"/>
          <w:b/>
          <w:bCs/>
          <w:color w:val="000000"/>
          <w:sz w:val="26"/>
          <w:szCs w:val="26"/>
          <w:lang w:eastAsia="ko-KR"/>
        </w:rPr>
        <w:tab/>
        <w:t xml:space="preserve">- </w:t>
      </w:r>
      <w:r w:rsidRPr="007767C4">
        <w:rPr>
          <w:rFonts w:ascii="Times New Roman" w:hAnsi="Times New Roman" w:cs="Times New Roman"/>
          <w:color w:val="000000"/>
          <w:sz w:val="26"/>
          <w:szCs w:val="26"/>
          <w:lang w:eastAsia="ko-KR"/>
        </w:rPr>
        <w:t>Cẩn thận, chính xác khi thực hiện các lệnh hiệu chỉnh</w:t>
      </w:r>
    </w:p>
    <w:p w:rsidR="000D0A43" w:rsidRPr="007767C4" w:rsidRDefault="000D0A43" w:rsidP="00A75B19">
      <w:pPr>
        <w:jc w:val="both"/>
        <w:rPr>
          <w:rFonts w:ascii="Times New Roman" w:hAnsi="Times New Roman" w:cs="Times New Roman"/>
          <w:color w:val="000000"/>
          <w:sz w:val="26"/>
          <w:szCs w:val="26"/>
        </w:rPr>
      </w:pP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Các phương pháp chọn đối tượng</w:t>
      </w:r>
    </w:p>
    <w:p w:rsidR="000D0A43" w:rsidRPr="007767C4" w:rsidRDefault="000D0A43" w:rsidP="00A75B19">
      <w:pPr>
        <w:tabs>
          <w:tab w:val="num" w:pos="1680"/>
          <w:tab w:val="num" w:pos="1800"/>
          <w:tab w:val="num" w:pos="21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 Tạo các đối tượng song song đối tượng cho trước (lệnh Offset).</w:t>
      </w:r>
    </w:p>
    <w:p w:rsidR="000D0A43" w:rsidRPr="007767C4" w:rsidRDefault="000D0A43" w:rsidP="00A75B19">
      <w:pPr>
        <w:tabs>
          <w:tab w:val="num" w:pos="1680"/>
          <w:tab w:val="num" w:pos="1800"/>
          <w:tab w:val="num" w:pos="21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 Xoá các đối tượng (lệnh Erase).</w:t>
      </w:r>
    </w:p>
    <w:p w:rsidR="000D0A43" w:rsidRPr="007767C4" w:rsidRDefault="000D0A43" w:rsidP="00A75B19">
      <w:pPr>
        <w:tabs>
          <w:tab w:val="num" w:pos="1680"/>
          <w:tab w:val="num" w:pos="1800"/>
          <w:tab w:val="num" w:pos="2160"/>
        </w:tabs>
        <w:ind w:right="-288"/>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4. Xén một phần đối tượng nằm giữa hai đối tượng giao (lệnh Trim).</w:t>
      </w:r>
    </w:p>
    <w:p w:rsidR="000D0A43" w:rsidRPr="007767C4" w:rsidRDefault="000D0A43" w:rsidP="00A75B19">
      <w:pPr>
        <w:tabs>
          <w:tab w:val="num" w:pos="1680"/>
          <w:tab w:val="num" w:pos="1800"/>
          <w:tab w:val="num" w:pos="216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Kéo dài đối tượng đến đối tượng biên (lệnh Extend).</w:t>
      </w:r>
    </w:p>
    <w:p w:rsidR="000D0A43" w:rsidRPr="007767C4" w:rsidRDefault="000D0A43" w:rsidP="00A75B19">
      <w:pPr>
        <w:tabs>
          <w:tab w:val="num" w:pos="1680"/>
          <w:tab w:val="num" w:pos="1800"/>
          <w:tab w:val="num" w:pos="21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6. Thay đổi chiều dài đối tượng (lệnh Lengthen).</w:t>
      </w:r>
    </w:p>
    <w:p w:rsidR="000D0A43" w:rsidRPr="007767C4" w:rsidRDefault="000D0A43" w:rsidP="00A75B19">
      <w:pPr>
        <w:tabs>
          <w:tab w:val="num" w:pos="1680"/>
          <w:tab w:val="num" w:pos="1800"/>
          <w:tab w:val="num" w:pos="21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7. Vẽ nối tiếp hai đối tượng bởi cung tròn (lệnh Fillet).</w:t>
      </w:r>
    </w:p>
    <w:p w:rsidR="000D0A43" w:rsidRPr="007767C4" w:rsidRDefault="000D0A43" w:rsidP="00A75B19">
      <w:pPr>
        <w:tabs>
          <w:tab w:val="num" w:pos="1680"/>
          <w:tab w:val="num" w:pos="1800"/>
          <w:tab w:val="num" w:pos="21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8. Vát mép các cạnh (lệnh Chamfer).</w:t>
      </w:r>
    </w:p>
    <w:p w:rsidR="000D0A43" w:rsidRPr="007767C4" w:rsidRDefault="000D0A43" w:rsidP="00A75B19">
      <w:pPr>
        <w:tabs>
          <w:tab w:val="num" w:pos="840"/>
          <w:tab w:val="num" w:pos="1680"/>
          <w:tab w:val="num" w:pos="21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9. Phục hồi các đối tương bị xoá (Oops).</w:t>
      </w:r>
    </w:p>
    <w:p w:rsidR="000D0A43" w:rsidRPr="007767C4" w:rsidRDefault="000D0A43" w:rsidP="00A75B19">
      <w:pPr>
        <w:tabs>
          <w:tab w:val="num" w:pos="840"/>
          <w:tab w:val="num" w:pos="1800"/>
          <w:tab w:val="num" w:pos="21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10. Huỷ bỏ lệnh đã thực hiện (lệnh U, Undo).</w:t>
      </w:r>
    </w:p>
    <w:p w:rsidR="000D0A43" w:rsidRPr="007767C4" w:rsidRDefault="000D0A43" w:rsidP="00A75B19">
      <w:pPr>
        <w:tabs>
          <w:tab w:val="num" w:pos="840"/>
          <w:tab w:val="num" w:pos="1800"/>
          <w:tab w:val="num" w:pos="21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11. Phục hồi lệnh đã huỷ (lệnh Redo).</w:t>
      </w:r>
    </w:p>
    <w:p w:rsidR="000D0A43" w:rsidRPr="007767C4" w:rsidRDefault="000D0A43" w:rsidP="00A75B19">
      <w:pPr>
        <w:tabs>
          <w:tab w:val="num" w:pos="840"/>
          <w:tab w:val="num" w:pos="1800"/>
          <w:tab w:val="num" w:pos="216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12. Tái tạo đối tượng bản vẽ bằng lệnh Regen.</w:t>
      </w:r>
    </w:p>
    <w:p w:rsidR="000D0A43" w:rsidRPr="007767C4" w:rsidRDefault="000D0A43" w:rsidP="00A75B19">
      <w:pPr>
        <w:keepNext/>
        <w:jc w:val="both"/>
        <w:outlineLvl w:val="0"/>
        <w:rPr>
          <w:rFonts w:ascii="Times New Roman" w:hAnsi="Times New Roman" w:cs="Times New Roman"/>
          <w:color w:val="000000"/>
          <w:kern w:val="32"/>
          <w:sz w:val="26"/>
          <w:szCs w:val="26"/>
          <w:lang w:val="vi-VN"/>
        </w:rPr>
      </w:pPr>
    </w:p>
    <w:p w:rsidR="000D0A43" w:rsidRPr="007767C4" w:rsidRDefault="000D0A43" w:rsidP="00A75B19">
      <w:pPr>
        <w:keepNext/>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t xml:space="preserve">Bài 6. </w:t>
      </w:r>
      <w:r w:rsidRPr="007767C4">
        <w:rPr>
          <w:rFonts w:ascii="Times New Roman" w:hAnsi="Times New Roman" w:cs="Times New Roman"/>
          <w:b/>
          <w:bCs/>
          <w:color w:val="000000"/>
          <w:kern w:val="32"/>
          <w:sz w:val="26"/>
          <w:szCs w:val="26"/>
          <w:lang w:val="vi-VN"/>
        </w:rPr>
        <w:t>Các phép biến đổi và sao chép hình</w:t>
      </w:r>
      <w:r w:rsidRPr="007767C4">
        <w:rPr>
          <w:rFonts w:ascii="Times New Roman" w:hAnsi="Times New Roman" w:cs="Times New Roman"/>
          <w:color w:val="000000"/>
          <w:kern w:val="32"/>
          <w:sz w:val="26"/>
          <w:szCs w:val="26"/>
          <w:lang w:val="vi-VN"/>
        </w:rPr>
        <w:t xml:space="preserve"> </w:t>
      </w:r>
    </w:p>
    <w:p w:rsidR="000D0A43" w:rsidRPr="007767C4" w:rsidRDefault="000D0A43" w:rsidP="00A75B19">
      <w:pPr>
        <w:keepNext/>
        <w:tabs>
          <w:tab w:val="right" w:pos="9072"/>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r w:rsidRPr="007767C4">
        <w:rPr>
          <w:rFonts w:ascii="Times New Roman" w:hAnsi="Times New Roman" w:cs="Times New Roman"/>
          <w:i/>
          <w:iCs/>
          <w:color w:val="000000"/>
          <w:kern w:val="32"/>
          <w:sz w:val="26"/>
          <w:szCs w:val="26"/>
          <w:lang w:val="vi-VN"/>
        </w:rPr>
        <w:t>Thời gian:</w:t>
      </w:r>
      <w:r w:rsidRPr="007767C4">
        <w:rPr>
          <w:rFonts w:ascii="Times New Roman" w:hAnsi="Times New Roman" w:cs="Times New Roman"/>
          <w:color w:val="000000"/>
          <w:kern w:val="32"/>
          <w:sz w:val="26"/>
          <w:szCs w:val="26"/>
          <w:lang w:val="vi-VN"/>
        </w:rPr>
        <w:t xml:space="preserve"> </w:t>
      </w:r>
      <w:r>
        <w:rPr>
          <w:rFonts w:ascii="Times New Roman" w:hAnsi="Times New Roman" w:cs="Times New Roman"/>
          <w:color w:val="000000"/>
          <w:kern w:val="32"/>
          <w:sz w:val="26"/>
          <w:szCs w:val="26"/>
        </w:rPr>
        <w:t>4.</w:t>
      </w:r>
      <w:r w:rsidRPr="007767C4">
        <w:rPr>
          <w:rFonts w:ascii="Times New Roman" w:hAnsi="Times New Roman" w:cs="Times New Roman"/>
          <w:color w:val="000000"/>
          <w:kern w:val="32"/>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 của bài:</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lang w:val="vi-VN"/>
        </w:rPr>
        <w:t>- Trình bày công dụng, trình tự thực hiện</w:t>
      </w:r>
      <w:r w:rsidRPr="007767C4">
        <w:rPr>
          <w:rFonts w:ascii="Times New Roman" w:hAnsi="Times New Roman" w:cs="Times New Roman"/>
          <w:color w:val="000000"/>
          <w:sz w:val="26"/>
          <w:szCs w:val="26"/>
        </w:rPr>
        <w:t xml:space="preserve"> các </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rPr>
        <w:t>-</w:t>
      </w:r>
      <w:r w:rsidRPr="007767C4">
        <w:rPr>
          <w:rFonts w:ascii="Times New Roman" w:hAnsi="Times New Roman" w:cs="Times New Roman"/>
          <w:color w:val="000000"/>
          <w:sz w:val="26"/>
          <w:szCs w:val="26"/>
          <w:lang w:val="vi-VN"/>
        </w:rPr>
        <w:t xml:space="preserve"> </w:t>
      </w:r>
      <w:r w:rsidRPr="007767C4">
        <w:rPr>
          <w:rFonts w:ascii="Times New Roman" w:hAnsi="Times New Roman" w:cs="Times New Roman"/>
          <w:color w:val="000000"/>
          <w:sz w:val="26"/>
          <w:szCs w:val="26"/>
        </w:rPr>
        <w:t>T</w:t>
      </w:r>
      <w:r w:rsidRPr="007767C4">
        <w:rPr>
          <w:rFonts w:ascii="Times New Roman" w:hAnsi="Times New Roman" w:cs="Times New Roman"/>
          <w:color w:val="000000"/>
          <w:sz w:val="26"/>
          <w:szCs w:val="26"/>
          <w:lang w:val="vi-VN"/>
        </w:rPr>
        <w:t>hực hiện được các lệnh biến đổi và sao chép hình.</w:t>
      </w:r>
    </w:p>
    <w:p w:rsidR="000D0A43" w:rsidRPr="007767C4" w:rsidRDefault="000D0A43" w:rsidP="00A75B19">
      <w:pPr>
        <w:spacing w:line="260" w:lineRule="atLeast"/>
        <w:ind w:left="318" w:firstLine="402"/>
        <w:jc w:val="both"/>
        <w:rPr>
          <w:rFonts w:ascii="Times New Roman" w:hAnsi="Times New Roman" w:cs="Times New Roman"/>
          <w:color w:val="000000"/>
          <w:sz w:val="26"/>
          <w:szCs w:val="26"/>
          <w:lang w:eastAsia="ko-KR"/>
        </w:rPr>
      </w:pPr>
      <w:r w:rsidRPr="007767C4">
        <w:rPr>
          <w:rFonts w:ascii="Times New Roman" w:hAnsi="Times New Roman" w:cs="Times New Roman"/>
          <w:b/>
          <w:bCs/>
          <w:color w:val="000000"/>
          <w:sz w:val="26"/>
          <w:szCs w:val="26"/>
          <w:lang w:eastAsia="ko-KR"/>
        </w:rPr>
        <w:t xml:space="preserve">- </w:t>
      </w:r>
      <w:r w:rsidRPr="007767C4">
        <w:rPr>
          <w:rFonts w:ascii="Times New Roman" w:hAnsi="Times New Roman" w:cs="Times New Roman"/>
          <w:color w:val="000000"/>
          <w:sz w:val="26"/>
          <w:szCs w:val="26"/>
          <w:lang w:eastAsia="ko-KR"/>
        </w:rPr>
        <w:t>Cẩn thận, chính xác khi thực hiện các lệnh hiệu chỉnh</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Phép dời hình (lệnh Move).</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 Sao chép hình (lệnh Copy).</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 Phép quay hình chung quanh một điểm (lệnh Rotate).</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4. Phép biến đổi tỷ lệ (lệnh Scale).</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Dời và kéo giãn các đối tượng (lệnh Stretch).</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6. Phép đối xứng qua trục (lệnh Mirror).</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7. Sao chép dãy (lệnh Array).</w:t>
      </w:r>
    </w:p>
    <w:p w:rsidR="000D0A43" w:rsidRPr="007767C4" w:rsidRDefault="000D0A43" w:rsidP="00A75B19">
      <w:pPr>
        <w:tabs>
          <w:tab w:val="num" w:pos="1080"/>
        </w:tabs>
        <w:jc w:val="both"/>
        <w:rPr>
          <w:rFonts w:ascii="Times New Roman" w:hAnsi="Times New Roman" w:cs="Times New Roman"/>
          <w:color w:val="000000"/>
          <w:sz w:val="26"/>
          <w:szCs w:val="26"/>
          <w:lang w:val="vi-VN"/>
        </w:rPr>
      </w:pPr>
    </w:p>
    <w:p w:rsidR="000D0A43" w:rsidRPr="007767C4" w:rsidRDefault="000D0A43" w:rsidP="00A75B19">
      <w:pPr>
        <w:keepNext/>
        <w:jc w:val="both"/>
        <w:outlineLvl w:val="0"/>
        <w:rPr>
          <w:rFonts w:ascii="Times New Roman" w:hAnsi="Times New Roman" w:cs="Times New Roman"/>
          <w:color w:val="000000"/>
          <w:kern w:val="32"/>
          <w:sz w:val="26"/>
          <w:szCs w:val="26"/>
        </w:rPr>
      </w:pPr>
      <w:r w:rsidRPr="007767C4">
        <w:rPr>
          <w:rFonts w:ascii="Times New Roman" w:hAnsi="Times New Roman" w:cs="Times New Roman"/>
          <w:color w:val="000000"/>
          <w:kern w:val="32"/>
          <w:sz w:val="26"/>
          <w:szCs w:val="26"/>
          <w:lang w:val="vi-VN"/>
        </w:rPr>
        <w:tab/>
        <w:t xml:space="preserve">Bài </w:t>
      </w:r>
      <w:r w:rsidRPr="007767C4">
        <w:rPr>
          <w:rFonts w:ascii="Times New Roman" w:hAnsi="Times New Roman" w:cs="Times New Roman"/>
          <w:color w:val="000000"/>
          <w:kern w:val="32"/>
          <w:sz w:val="26"/>
          <w:szCs w:val="26"/>
        </w:rPr>
        <w:t>7</w:t>
      </w:r>
      <w:r w:rsidRPr="007767C4">
        <w:rPr>
          <w:rFonts w:ascii="Times New Roman" w:hAnsi="Times New Roman" w:cs="Times New Roman"/>
          <w:color w:val="000000"/>
          <w:kern w:val="32"/>
          <w:sz w:val="26"/>
          <w:szCs w:val="26"/>
          <w:lang w:val="vi-VN"/>
        </w:rPr>
        <w:t xml:space="preserve">. </w:t>
      </w:r>
      <w:r w:rsidRPr="007767C4">
        <w:rPr>
          <w:rFonts w:ascii="Times New Roman" w:hAnsi="Times New Roman" w:cs="Times New Roman"/>
          <w:b/>
          <w:bCs/>
          <w:color w:val="000000"/>
          <w:kern w:val="32"/>
          <w:sz w:val="26"/>
          <w:szCs w:val="26"/>
          <w:lang w:val="vi-VN"/>
        </w:rPr>
        <w:t>Nhập chữ và hiệu chỉnh văn bản</w:t>
      </w:r>
      <w:r w:rsidRPr="007767C4">
        <w:rPr>
          <w:rFonts w:ascii="Times New Roman" w:hAnsi="Times New Roman" w:cs="Times New Roman"/>
          <w:color w:val="000000"/>
          <w:kern w:val="32"/>
          <w:sz w:val="26"/>
          <w:szCs w:val="26"/>
          <w:lang w:val="vi-VN"/>
        </w:rPr>
        <w:t xml:space="preserve"> </w:t>
      </w:r>
    </w:p>
    <w:p w:rsidR="000D0A43" w:rsidRPr="007767C4" w:rsidRDefault="000D0A43" w:rsidP="00A75B19">
      <w:pPr>
        <w:keepNext/>
        <w:tabs>
          <w:tab w:val="right" w:pos="9072"/>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r w:rsidRPr="007767C4">
        <w:rPr>
          <w:rFonts w:ascii="Times New Roman" w:hAnsi="Times New Roman" w:cs="Times New Roman"/>
          <w:i/>
          <w:iCs/>
          <w:color w:val="000000"/>
          <w:kern w:val="32"/>
          <w:sz w:val="26"/>
          <w:szCs w:val="26"/>
          <w:lang w:val="vi-VN"/>
        </w:rPr>
        <w:t>Thời gian:</w:t>
      </w:r>
      <w:r w:rsidRPr="007767C4">
        <w:rPr>
          <w:rFonts w:ascii="Times New Roman" w:hAnsi="Times New Roman" w:cs="Times New Roman"/>
          <w:color w:val="000000"/>
          <w:kern w:val="32"/>
          <w:sz w:val="26"/>
          <w:szCs w:val="26"/>
          <w:lang w:val="vi-VN"/>
        </w:rPr>
        <w:t xml:space="preserve"> </w:t>
      </w:r>
      <w:r w:rsidRPr="007767C4">
        <w:rPr>
          <w:rFonts w:ascii="Times New Roman" w:hAnsi="Times New Roman" w:cs="Times New Roman"/>
          <w:color w:val="000000"/>
          <w:kern w:val="32"/>
          <w:sz w:val="26"/>
          <w:szCs w:val="26"/>
        </w:rPr>
        <w:t>2</w:t>
      </w:r>
      <w:r w:rsidRPr="007767C4">
        <w:rPr>
          <w:rFonts w:ascii="Times New Roman" w:hAnsi="Times New Roman" w:cs="Times New Roman"/>
          <w:color w:val="000000"/>
          <w:kern w:val="32"/>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i/>
          <w:iCs/>
          <w:color w:val="000000"/>
          <w:sz w:val="26"/>
          <w:szCs w:val="26"/>
          <w:lang w:val="vi-VN"/>
        </w:rPr>
        <w:t>Mục tiêu của bài:</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Hiệu chỉnh </w:t>
      </w:r>
      <w:r w:rsidRPr="007767C4">
        <w:rPr>
          <w:rFonts w:ascii="Times New Roman" w:hAnsi="Times New Roman" w:cs="Times New Roman"/>
          <w:color w:val="000000"/>
          <w:sz w:val="26"/>
          <w:szCs w:val="26"/>
        </w:rPr>
        <w:t xml:space="preserve">được </w:t>
      </w:r>
      <w:r w:rsidRPr="007767C4">
        <w:rPr>
          <w:rFonts w:ascii="Times New Roman" w:hAnsi="Times New Roman" w:cs="Times New Roman"/>
          <w:color w:val="000000"/>
          <w:sz w:val="26"/>
          <w:szCs w:val="26"/>
          <w:lang w:val="vi-VN"/>
        </w:rPr>
        <w:t>nội dung, thay đổi tính chất của các dòng chữ trong bản vẽ.</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Sử dụng </w:t>
      </w:r>
      <w:r w:rsidRPr="007767C4">
        <w:rPr>
          <w:rFonts w:ascii="Times New Roman" w:hAnsi="Times New Roman" w:cs="Times New Roman"/>
          <w:color w:val="000000"/>
          <w:sz w:val="26"/>
          <w:szCs w:val="26"/>
        </w:rPr>
        <w:t xml:space="preserve">được </w:t>
      </w:r>
      <w:r w:rsidRPr="007767C4">
        <w:rPr>
          <w:rFonts w:ascii="Times New Roman" w:hAnsi="Times New Roman" w:cs="Times New Roman"/>
          <w:color w:val="000000"/>
          <w:sz w:val="26"/>
          <w:szCs w:val="26"/>
          <w:lang w:val="vi-VN"/>
        </w:rPr>
        <w:t>lệnh Style để tạo các kiểu chữ;</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Nhập </w:t>
      </w:r>
      <w:r w:rsidRPr="007767C4">
        <w:rPr>
          <w:rFonts w:ascii="Times New Roman" w:hAnsi="Times New Roman" w:cs="Times New Roman"/>
          <w:color w:val="000000"/>
          <w:sz w:val="26"/>
          <w:szCs w:val="26"/>
        </w:rPr>
        <w:t xml:space="preserve">được </w:t>
      </w:r>
      <w:r w:rsidRPr="007767C4">
        <w:rPr>
          <w:rFonts w:ascii="Times New Roman" w:hAnsi="Times New Roman" w:cs="Times New Roman"/>
          <w:color w:val="000000"/>
          <w:sz w:val="26"/>
          <w:szCs w:val="26"/>
          <w:lang w:val="vi-VN"/>
        </w:rPr>
        <w:t>các dòng chữ, đoạn văn bản vào bản vẽ;</w:t>
      </w:r>
    </w:p>
    <w:p w:rsidR="000D0A43" w:rsidRPr="007767C4" w:rsidRDefault="000D0A43" w:rsidP="00A75B19">
      <w:pPr>
        <w:spacing w:line="260" w:lineRule="atLeast"/>
        <w:ind w:left="318" w:firstLine="402"/>
        <w:jc w:val="both"/>
        <w:rPr>
          <w:rFonts w:ascii="Times New Roman" w:hAnsi="Times New Roman" w:cs="Times New Roman"/>
          <w:color w:val="000000"/>
          <w:sz w:val="26"/>
          <w:szCs w:val="26"/>
          <w:lang w:eastAsia="ko-KR"/>
        </w:rPr>
      </w:pPr>
      <w:r w:rsidRPr="007767C4">
        <w:rPr>
          <w:rFonts w:ascii="Times New Roman" w:hAnsi="Times New Roman" w:cs="Times New Roman"/>
          <w:b/>
          <w:bCs/>
          <w:color w:val="000000"/>
          <w:sz w:val="26"/>
          <w:szCs w:val="26"/>
          <w:lang w:eastAsia="ko-KR"/>
        </w:rPr>
        <w:t xml:space="preserve">- </w:t>
      </w:r>
      <w:r w:rsidRPr="007767C4">
        <w:rPr>
          <w:rFonts w:ascii="Times New Roman" w:hAnsi="Times New Roman" w:cs="Times New Roman"/>
          <w:color w:val="000000"/>
          <w:sz w:val="26"/>
          <w:szCs w:val="26"/>
          <w:lang w:eastAsia="ko-KR"/>
        </w:rPr>
        <w:t>Cẩn thận, chính xác khi thực hiện các lệnh hiệu chỉnh</w:t>
      </w:r>
    </w:p>
    <w:p w:rsidR="000D0A43" w:rsidRPr="007767C4" w:rsidRDefault="000D0A43" w:rsidP="00A75B19">
      <w:pPr>
        <w:tabs>
          <w:tab w:val="num" w:pos="1800"/>
        </w:tabs>
        <w:jc w:val="both"/>
        <w:rPr>
          <w:rFonts w:ascii="Times New Roman" w:hAnsi="Times New Roman" w:cs="Times New Roman"/>
          <w:color w:val="000000"/>
          <w:sz w:val="26"/>
          <w:szCs w:val="26"/>
          <w:lang w:val="vi-VN"/>
        </w:rPr>
      </w:pP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Trình tự nhập và hiệu chỉnh văn bản</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 Tạo kiểu chữ</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 Nhập dòng chữ vào bản vẽ</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4. Nhập đoạn văn bản vào bản vẽ</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Chèn bảng vào trong bản vẽ</w:t>
      </w:r>
    </w:p>
    <w:p w:rsidR="000D0A43" w:rsidRPr="007767C4" w:rsidRDefault="000D0A43" w:rsidP="00A75B19">
      <w:pPr>
        <w:tabs>
          <w:tab w:val="num" w:pos="1800"/>
        </w:tabs>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6. Hiệu chỉnh văn bản</w:t>
      </w:r>
    </w:p>
    <w:p w:rsidR="000D0A43" w:rsidRPr="007767C4" w:rsidRDefault="000D0A43" w:rsidP="00A75B19">
      <w:pPr>
        <w:tabs>
          <w:tab w:val="num" w:pos="1800"/>
        </w:tabs>
        <w:jc w:val="both"/>
        <w:rPr>
          <w:rFonts w:ascii="Times New Roman" w:hAnsi="Times New Roman" w:cs="Times New Roman"/>
          <w:color w:val="000000"/>
          <w:sz w:val="26"/>
          <w:szCs w:val="26"/>
          <w:lang w:val="vi-VN"/>
        </w:rPr>
      </w:pPr>
    </w:p>
    <w:p w:rsidR="000D0A43" w:rsidRPr="007767C4" w:rsidRDefault="000D0A43" w:rsidP="00A75B19">
      <w:pPr>
        <w:keepNext/>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t xml:space="preserve">Bài </w:t>
      </w:r>
      <w:r w:rsidRPr="007767C4">
        <w:rPr>
          <w:rFonts w:ascii="Times New Roman" w:hAnsi="Times New Roman" w:cs="Times New Roman"/>
          <w:color w:val="000000"/>
          <w:kern w:val="32"/>
          <w:sz w:val="26"/>
          <w:szCs w:val="26"/>
        </w:rPr>
        <w:t>8</w:t>
      </w:r>
      <w:r w:rsidRPr="007767C4">
        <w:rPr>
          <w:rFonts w:ascii="Times New Roman" w:hAnsi="Times New Roman" w:cs="Times New Roman"/>
          <w:color w:val="000000"/>
          <w:kern w:val="32"/>
          <w:sz w:val="26"/>
          <w:szCs w:val="26"/>
          <w:lang w:val="vi-VN"/>
        </w:rPr>
        <w:t xml:space="preserve">.  </w:t>
      </w:r>
      <w:r w:rsidRPr="007767C4">
        <w:rPr>
          <w:rFonts w:ascii="Times New Roman" w:hAnsi="Times New Roman" w:cs="Times New Roman"/>
          <w:b/>
          <w:bCs/>
          <w:color w:val="000000"/>
          <w:kern w:val="32"/>
          <w:sz w:val="26"/>
          <w:szCs w:val="26"/>
          <w:lang w:val="vi-VN"/>
        </w:rPr>
        <w:t>Hình cắt, mặt cắt và ký hiệu vật liệu</w:t>
      </w:r>
      <w:r w:rsidRPr="007767C4">
        <w:rPr>
          <w:rFonts w:ascii="Times New Roman" w:hAnsi="Times New Roman" w:cs="Times New Roman"/>
          <w:color w:val="000000"/>
          <w:kern w:val="32"/>
          <w:sz w:val="26"/>
          <w:szCs w:val="26"/>
          <w:lang w:val="vi-VN"/>
        </w:rPr>
        <w:t xml:space="preserve"> </w:t>
      </w:r>
    </w:p>
    <w:p w:rsidR="000D0A43" w:rsidRPr="007767C4" w:rsidRDefault="000D0A43" w:rsidP="00A75B19">
      <w:pPr>
        <w:keepNext/>
        <w:tabs>
          <w:tab w:val="right" w:pos="9072"/>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r w:rsidRPr="007767C4">
        <w:rPr>
          <w:rFonts w:ascii="Times New Roman" w:hAnsi="Times New Roman" w:cs="Times New Roman"/>
          <w:i/>
          <w:iCs/>
          <w:color w:val="000000"/>
          <w:kern w:val="32"/>
          <w:sz w:val="26"/>
          <w:szCs w:val="26"/>
          <w:lang w:val="vi-VN"/>
        </w:rPr>
        <w:t>Thời gian:</w:t>
      </w:r>
      <w:r w:rsidRPr="007767C4">
        <w:rPr>
          <w:rFonts w:ascii="Times New Roman" w:hAnsi="Times New Roman" w:cs="Times New Roman"/>
          <w:color w:val="000000"/>
          <w:kern w:val="32"/>
          <w:sz w:val="26"/>
          <w:szCs w:val="26"/>
          <w:lang w:val="vi-VN"/>
        </w:rPr>
        <w:t xml:space="preserve"> </w:t>
      </w:r>
      <w:r w:rsidRPr="007767C4">
        <w:rPr>
          <w:rFonts w:ascii="Times New Roman" w:hAnsi="Times New Roman" w:cs="Times New Roman"/>
          <w:color w:val="000000"/>
          <w:kern w:val="32"/>
          <w:sz w:val="26"/>
          <w:szCs w:val="26"/>
        </w:rPr>
        <w:t>2</w:t>
      </w:r>
      <w:r w:rsidRPr="007767C4">
        <w:rPr>
          <w:rFonts w:ascii="Times New Roman" w:hAnsi="Times New Roman" w:cs="Times New Roman"/>
          <w:color w:val="000000"/>
          <w:kern w:val="32"/>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 của bài:</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Trình bày </w:t>
      </w:r>
      <w:r w:rsidRPr="007767C4">
        <w:rPr>
          <w:rFonts w:ascii="Times New Roman" w:hAnsi="Times New Roman" w:cs="Times New Roman"/>
          <w:color w:val="000000"/>
          <w:sz w:val="26"/>
          <w:szCs w:val="26"/>
        </w:rPr>
        <w:t xml:space="preserve">được </w:t>
      </w:r>
      <w:r w:rsidRPr="007767C4">
        <w:rPr>
          <w:rFonts w:ascii="Times New Roman" w:hAnsi="Times New Roman" w:cs="Times New Roman"/>
          <w:color w:val="000000"/>
          <w:sz w:val="26"/>
          <w:szCs w:val="26"/>
          <w:lang w:val="vi-VN"/>
        </w:rPr>
        <w:t>trình tự vẽ mặt cắt bằng lệnh Hatch;</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Sử dụng được lệnh Hatch để vẽ mặt cắt liên kết và không liên kết;</w:t>
      </w:r>
    </w:p>
    <w:p w:rsidR="000D0A43" w:rsidRPr="007767C4" w:rsidRDefault="000D0A43" w:rsidP="00A75B19">
      <w:pPr>
        <w:spacing w:line="260" w:lineRule="atLeast"/>
        <w:ind w:left="318" w:firstLine="402"/>
        <w:jc w:val="both"/>
        <w:rPr>
          <w:rFonts w:ascii="Times New Roman" w:hAnsi="Times New Roman" w:cs="Times New Roman"/>
          <w:color w:val="000000"/>
          <w:sz w:val="26"/>
          <w:szCs w:val="26"/>
          <w:lang w:eastAsia="ko-KR"/>
        </w:rPr>
      </w:pPr>
      <w:r w:rsidRPr="007767C4">
        <w:rPr>
          <w:rFonts w:ascii="Times New Roman" w:hAnsi="Times New Roman" w:cs="Times New Roman"/>
          <w:b/>
          <w:bCs/>
          <w:color w:val="000000"/>
          <w:sz w:val="26"/>
          <w:szCs w:val="26"/>
          <w:lang w:eastAsia="ko-KR"/>
        </w:rPr>
        <w:t xml:space="preserve">- </w:t>
      </w:r>
      <w:r w:rsidRPr="007767C4">
        <w:rPr>
          <w:rFonts w:ascii="Times New Roman" w:hAnsi="Times New Roman" w:cs="Times New Roman"/>
          <w:color w:val="000000"/>
          <w:sz w:val="26"/>
          <w:szCs w:val="26"/>
          <w:lang w:eastAsia="ko-KR"/>
        </w:rPr>
        <w:t xml:space="preserve">Cẩn thận, chính xác khi thực hiện các lệnh </w:t>
      </w:r>
    </w:p>
    <w:p w:rsidR="000D0A43" w:rsidRPr="007767C4" w:rsidRDefault="000D0A43" w:rsidP="00A75B19">
      <w:pPr>
        <w:ind w:left="240" w:hanging="240"/>
        <w:jc w:val="both"/>
        <w:rPr>
          <w:rFonts w:ascii="Times New Roman" w:hAnsi="Times New Roman" w:cs="Times New Roman"/>
          <w:color w:val="000000"/>
          <w:sz w:val="26"/>
          <w:szCs w:val="26"/>
          <w:lang w:val="vi-VN"/>
        </w:rPr>
      </w:pPr>
    </w:p>
    <w:p w:rsidR="000D0A43" w:rsidRPr="007767C4" w:rsidRDefault="000D0A43" w:rsidP="00A75B19">
      <w:pPr>
        <w:ind w:left="240" w:hanging="24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Trình tự vẽ hình cắt và mặt cắt</w:t>
      </w:r>
    </w:p>
    <w:p w:rsidR="000D0A43" w:rsidRPr="007767C4" w:rsidRDefault="000D0A43" w:rsidP="00A75B19">
      <w:pPr>
        <w:ind w:left="240" w:hanging="24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 Vẽ mặt cắt bằng lệnh Hatch</w:t>
      </w:r>
    </w:p>
    <w:p w:rsidR="000D0A43" w:rsidRPr="007767C4" w:rsidRDefault="000D0A43" w:rsidP="00A75B19">
      <w:pPr>
        <w:ind w:left="240" w:hanging="24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 Vẽ mặt cắt không liên kết bằng lệnh –Hatch</w:t>
      </w:r>
    </w:p>
    <w:p w:rsidR="000D0A43" w:rsidRPr="007767C4" w:rsidRDefault="000D0A43" w:rsidP="00A75B19">
      <w:pPr>
        <w:ind w:left="240" w:hanging="24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4. Sử dụng Tool Palette chèn mặt cắt</w:t>
      </w:r>
    </w:p>
    <w:p w:rsidR="000D0A43" w:rsidRPr="007767C4" w:rsidRDefault="000D0A43" w:rsidP="00A75B19">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Hiệu chỉnh mặt cắt</w:t>
      </w:r>
    </w:p>
    <w:p w:rsidR="000D0A43" w:rsidRPr="007767C4" w:rsidRDefault="000D0A43" w:rsidP="00A75B19">
      <w:pPr>
        <w:tabs>
          <w:tab w:val="num" w:pos="900"/>
        </w:tabs>
        <w:jc w:val="both"/>
        <w:rPr>
          <w:rFonts w:ascii="Times New Roman" w:hAnsi="Times New Roman" w:cs="Times New Roman"/>
          <w:color w:val="000000"/>
          <w:sz w:val="26"/>
          <w:szCs w:val="26"/>
          <w:lang w:val="vi-VN"/>
        </w:rPr>
      </w:pPr>
    </w:p>
    <w:p w:rsidR="000D0A43" w:rsidRPr="007767C4" w:rsidRDefault="000D0A43" w:rsidP="00A75B19">
      <w:pPr>
        <w:keepNext/>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t xml:space="preserve">Bài </w:t>
      </w:r>
      <w:r w:rsidRPr="007767C4">
        <w:rPr>
          <w:rFonts w:ascii="Times New Roman" w:hAnsi="Times New Roman" w:cs="Times New Roman"/>
          <w:color w:val="000000"/>
          <w:kern w:val="32"/>
          <w:sz w:val="26"/>
          <w:szCs w:val="26"/>
        </w:rPr>
        <w:t>9</w:t>
      </w:r>
      <w:r w:rsidRPr="007767C4">
        <w:rPr>
          <w:rFonts w:ascii="Times New Roman" w:hAnsi="Times New Roman" w:cs="Times New Roman"/>
          <w:color w:val="000000"/>
          <w:kern w:val="32"/>
          <w:sz w:val="26"/>
          <w:szCs w:val="26"/>
          <w:lang w:val="vi-VN"/>
        </w:rPr>
        <w:t xml:space="preserve">.  </w:t>
      </w:r>
      <w:r w:rsidRPr="007767C4">
        <w:rPr>
          <w:rFonts w:ascii="Times New Roman" w:hAnsi="Times New Roman" w:cs="Times New Roman"/>
          <w:b/>
          <w:bCs/>
          <w:color w:val="000000"/>
          <w:kern w:val="32"/>
          <w:sz w:val="26"/>
          <w:szCs w:val="26"/>
          <w:lang w:val="vi-VN"/>
        </w:rPr>
        <w:t>Ghi và hiệu chỉnh kích thước</w:t>
      </w:r>
      <w:r w:rsidRPr="007767C4">
        <w:rPr>
          <w:rFonts w:ascii="Times New Roman" w:hAnsi="Times New Roman" w:cs="Times New Roman"/>
          <w:color w:val="000000"/>
          <w:kern w:val="32"/>
          <w:sz w:val="26"/>
          <w:szCs w:val="26"/>
          <w:lang w:val="vi-VN"/>
        </w:rPr>
        <w:t xml:space="preserve"> </w:t>
      </w:r>
    </w:p>
    <w:p w:rsidR="000D0A43" w:rsidRPr="007767C4" w:rsidRDefault="000D0A43" w:rsidP="00A75B19">
      <w:pPr>
        <w:keepNext/>
        <w:tabs>
          <w:tab w:val="right" w:pos="9072"/>
        </w:tabs>
        <w:jc w:val="both"/>
        <w:outlineLvl w:val="0"/>
        <w:rPr>
          <w:rFonts w:ascii="Times New Roman" w:hAnsi="Times New Roman" w:cs="Times New Roman"/>
          <w:color w:val="000000"/>
          <w:kern w:val="32"/>
          <w:sz w:val="26"/>
          <w:szCs w:val="26"/>
          <w:lang w:val="vi-VN"/>
        </w:rPr>
      </w:pPr>
      <w:r w:rsidRPr="007767C4">
        <w:rPr>
          <w:rFonts w:ascii="Times New Roman" w:hAnsi="Times New Roman" w:cs="Times New Roman"/>
          <w:color w:val="000000"/>
          <w:kern w:val="32"/>
          <w:sz w:val="26"/>
          <w:szCs w:val="26"/>
          <w:lang w:val="vi-VN"/>
        </w:rPr>
        <w:tab/>
      </w:r>
      <w:r w:rsidRPr="007767C4">
        <w:rPr>
          <w:rFonts w:ascii="Times New Roman" w:hAnsi="Times New Roman" w:cs="Times New Roman"/>
          <w:i/>
          <w:iCs/>
          <w:color w:val="000000"/>
          <w:kern w:val="32"/>
          <w:sz w:val="26"/>
          <w:szCs w:val="26"/>
          <w:lang w:val="vi-VN"/>
        </w:rPr>
        <w:t>Thời gian:</w:t>
      </w:r>
      <w:r w:rsidRPr="007767C4">
        <w:rPr>
          <w:rFonts w:ascii="Times New Roman" w:hAnsi="Times New Roman" w:cs="Times New Roman"/>
          <w:color w:val="000000"/>
          <w:kern w:val="32"/>
          <w:sz w:val="26"/>
          <w:szCs w:val="26"/>
          <w:lang w:val="vi-VN"/>
        </w:rPr>
        <w:t xml:space="preserve"> </w:t>
      </w:r>
      <w:r w:rsidRPr="007767C4">
        <w:rPr>
          <w:rFonts w:ascii="Times New Roman" w:hAnsi="Times New Roman" w:cs="Times New Roman"/>
          <w:color w:val="000000"/>
          <w:kern w:val="32"/>
          <w:sz w:val="26"/>
          <w:szCs w:val="26"/>
        </w:rPr>
        <w:t>2</w:t>
      </w:r>
      <w:r w:rsidRPr="007767C4">
        <w:rPr>
          <w:rFonts w:ascii="Times New Roman" w:hAnsi="Times New Roman" w:cs="Times New Roman"/>
          <w:color w:val="000000"/>
          <w:kern w:val="32"/>
          <w:sz w:val="26"/>
          <w:szCs w:val="26"/>
          <w:lang w:val="vi-VN"/>
        </w:rPr>
        <w:t xml:space="preserve"> giờ</w:t>
      </w:r>
    </w:p>
    <w:p w:rsidR="000D0A43" w:rsidRPr="007767C4" w:rsidRDefault="000D0A43" w:rsidP="00A75B19">
      <w:pPr>
        <w:jc w:val="both"/>
        <w:rPr>
          <w:rFonts w:ascii="Times New Roman" w:hAnsi="Times New Roman" w:cs="Times New Roman"/>
          <w:color w:val="000000"/>
          <w:sz w:val="26"/>
          <w:szCs w:val="26"/>
          <w:lang w:val="vi-VN"/>
        </w:rPr>
      </w:pPr>
      <w:r w:rsidRPr="007767C4">
        <w:rPr>
          <w:rFonts w:ascii="Times New Roman" w:hAnsi="Times New Roman" w:cs="Times New Roman"/>
          <w:i/>
          <w:iCs/>
          <w:color w:val="000000"/>
          <w:sz w:val="26"/>
          <w:szCs w:val="26"/>
          <w:lang w:val="vi-VN"/>
        </w:rPr>
        <w:t>Mục tiêu của bài:</w:t>
      </w:r>
      <w:r w:rsidRPr="007767C4">
        <w:rPr>
          <w:rFonts w:ascii="Times New Roman" w:hAnsi="Times New Roman" w:cs="Times New Roman"/>
          <w:color w:val="000000"/>
          <w:sz w:val="26"/>
          <w:szCs w:val="26"/>
          <w:lang w:val="vi-VN"/>
        </w:rPr>
        <w:t xml:space="preserve"> </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xml:space="preserve">- Trình bày </w:t>
      </w:r>
      <w:r w:rsidRPr="007767C4">
        <w:rPr>
          <w:rFonts w:ascii="Times New Roman" w:hAnsi="Times New Roman" w:cs="Times New Roman"/>
          <w:color w:val="000000"/>
          <w:sz w:val="26"/>
          <w:szCs w:val="26"/>
        </w:rPr>
        <w:t xml:space="preserve">được </w:t>
      </w:r>
      <w:r w:rsidRPr="007767C4">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 Tạo được kiểu ghi kích thước, ghi và hiệu chỉnh được kích thước trong bản vẽ.</w:t>
      </w:r>
    </w:p>
    <w:p w:rsidR="000D0A43" w:rsidRPr="007767C4" w:rsidRDefault="000D0A43" w:rsidP="00A75B19">
      <w:pPr>
        <w:spacing w:line="260" w:lineRule="atLeast"/>
        <w:ind w:left="318" w:firstLine="402"/>
        <w:jc w:val="both"/>
        <w:rPr>
          <w:rFonts w:ascii="Times New Roman" w:hAnsi="Times New Roman" w:cs="Times New Roman"/>
          <w:color w:val="000000"/>
          <w:sz w:val="26"/>
          <w:szCs w:val="26"/>
          <w:lang w:eastAsia="ko-KR"/>
        </w:rPr>
      </w:pPr>
      <w:r w:rsidRPr="007767C4">
        <w:rPr>
          <w:rFonts w:ascii="Times New Roman" w:hAnsi="Times New Roman" w:cs="Times New Roman"/>
          <w:b/>
          <w:bCs/>
          <w:color w:val="000000"/>
          <w:sz w:val="26"/>
          <w:szCs w:val="26"/>
          <w:lang w:eastAsia="ko-KR"/>
        </w:rPr>
        <w:t xml:space="preserve">-- </w:t>
      </w:r>
      <w:r w:rsidRPr="007767C4">
        <w:rPr>
          <w:rFonts w:ascii="Times New Roman" w:hAnsi="Times New Roman" w:cs="Times New Roman"/>
          <w:color w:val="000000"/>
          <w:sz w:val="26"/>
          <w:szCs w:val="26"/>
          <w:lang w:eastAsia="ko-KR"/>
        </w:rPr>
        <w:t>Cẩn thận, chính xác khi ghi kích thước trên bản vẽ</w:t>
      </w:r>
    </w:p>
    <w:p w:rsidR="000D0A43" w:rsidRPr="007767C4" w:rsidRDefault="000D0A43" w:rsidP="00A75B19">
      <w:pPr>
        <w:ind w:left="240" w:hanging="240"/>
        <w:jc w:val="both"/>
        <w:rPr>
          <w:rFonts w:ascii="Times New Roman" w:hAnsi="Times New Roman" w:cs="Times New Roman"/>
          <w:color w:val="000000"/>
          <w:sz w:val="26"/>
          <w:szCs w:val="26"/>
        </w:rPr>
      </w:pPr>
    </w:p>
    <w:p w:rsidR="000D0A43" w:rsidRPr="007767C4" w:rsidRDefault="000D0A43" w:rsidP="00A75B19">
      <w:pPr>
        <w:ind w:left="240" w:hanging="24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1. Các thành phần kích thước</w:t>
      </w:r>
    </w:p>
    <w:p w:rsidR="000D0A43" w:rsidRPr="007767C4" w:rsidRDefault="000D0A43" w:rsidP="00A75B19">
      <w:pPr>
        <w:ind w:left="240" w:hanging="24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2. Các khái niệm cơ bản khi ghi kích thước</w:t>
      </w:r>
    </w:p>
    <w:p w:rsidR="000D0A43" w:rsidRPr="007767C4" w:rsidRDefault="000D0A43" w:rsidP="00A75B19">
      <w:pPr>
        <w:ind w:left="240" w:hanging="24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3. Trình tự ghi kích thước</w:t>
      </w:r>
    </w:p>
    <w:p w:rsidR="000D0A43" w:rsidRPr="007767C4" w:rsidRDefault="000D0A43" w:rsidP="00A75B19">
      <w:pPr>
        <w:ind w:left="240" w:hanging="24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lang w:val="vi-VN"/>
        </w:rPr>
        <w:t>4. Các nhóm lệnh ghi và hiệu chỉnh kích thước</w:t>
      </w:r>
    </w:p>
    <w:p w:rsidR="000D0A43" w:rsidRPr="007767C4" w:rsidRDefault="000D0A43" w:rsidP="00A75B19">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7767C4">
        <w:rPr>
          <w:rFonts w:ascii="Times New Roman" w:hAnsi="Times New Roman" w:cs="Times New Roman"/>
          <w:color w:val="000000"/>
          <w:sz w:val="26"/>
          <w:szCs w:val="26"/>
          <w:lang w:val="vi-VN"/>
        </w:rPr>
        <w:t>. Tạo kiểu ghi kích thước</w:t>
      </w:r>
    </w:p>
    <w:p w:rsidR="000D0A43" w:rsidRPr="007767C4" w:rsidRDefault="000D0A43" w:rsidP="00A75B19">
      <w:pPr>
        <w:ind w:left="240" w:hanging="240"/>
        <w:jc w:val="both"/>
        <w:rPr>
          <w:rFonts w:ascii="Times New Roman" w:hAnsi="Times New Roman" w:cs="Times New Roman"/>
          <w:color w:val="000000"/>
          <w:sz w:val="26"/>
          <w:szCs w:val="26"/>
        </w:rPr>
      </w:pPr>
    </w:p>
    <w:p w:rsidR="000D0A43" w:rsidRPr="007767C4" w:rsidRDefault="000D0A43" w:rsidP="00A75B19">
      <w:pPr>
        <w:ind w:firstLine="720"/>
        <w:jc w:val="both"/>
        <w:rPr>
          <w:rFonts w:ascii="Times New Roman" w:hAnsi="Times New Roman" w:cs="Times New Roman"/>
          <w:b/>
          <w:bCs/>
          <w:color w:val="000000"/>
          <w:sz w:val="26"/>
          <w:szCs w:val="26"/>
          <w:lang w:val="pt-BR"/>
        </w:rPr>
      </w:pPr>
      <w:r w:rsidRPr="007767C4">
        <w:rPr>
          <w:rFonts w:ascii="Times New Roman" w:hAnsi="Times New Roman" w:cs="Times New Roman"/>
          <w:color w:val="000000"/>
          <w:sz w:val="26"/>
          <w:szCs w:val="26"/>
          <w:lang w:val="pt-BR"/>
        </w:rPr>
        <w:t xml:space="preserve">Bài 10: </w:t>
      </w:r>
      <w:r w:rsidRPr="007767C4">
        <w:rPr>
          <w:rFonts w:ascii="Times New Roman" w:hAnsi="Times New Roman" w:cs="Times New Roman"/>
          <w:color w:val="000000"/>
          <w:sz w:val="26"/>
          <w:szCs w:val="26"/>
          <w:lang w:val="pt-BR"/>
        </w:rPr>
        <w:tab/>
      </w:r>
      <w:r w:rsidRPr="007767C4">
        <w:rPr>
          <w:rFonts w:ascii="Times New Roman" w:hAnsi="Times New Roman" w:cs="Times New Roman"/>
          <w:b/>
          <w:bCs/>
          <w:color w:val="000000"/>
          <w:sz w:val="26"/>
          <w:szCs w:val="26"/>
          <w:lang w:val="pt-BR"/>
        </w:rPr>
        <w:t>Xuất bản vẽ ra giấy</w:t>
      </w:r>
      <w:r w:rsidRPr="007767C4">
        <w:rPr>
          <w:rFonts w:ascii="Times New Roman" w:hAnsi="Times New Roman" w:cs="Times New Roman"/>
          <w:b/>
          <w:bCs/>
          <w:color w:val="000000"/>
          <w:sz w:val="26"/>
          <w:szCs w:val="26"/>
          <w:lang w:val="pt-BR"/>
        </w:rPr>
        <w:tab/>
      </w:r>
      <w:r w:rsidRPr="007767C4">
        <w:rPr>
          <w:rFonts w:ascii="Times New Roman" w:hAnsi="Times New Roman" w:cs="Times New Roman"/>
          <w:b/>
          <w:bCs/>
          <w:color w:val="000000"/>
          <w:sz w:val="26"/>
          <w:szCs w:val="26"/>
          <w:lang w:val="pt-BR"/>
        </w:rPr>
        <w:tab/>
      </w:r>
      <w:r w:rsidRPr="007767C4">
        <w:rPr>
          <w:rFonts w:ascii="Times New Roman" w:hAnsi="Times New Roman" w:cs="Times New Roman"/>
          <w:b/>
          <w:bCs/>
          <w:color w:val="000000"/>
          <w:sz w:val="26"/>
          <w:szCs w:val="26"/>
          <w:lang w:val="pt-BR"/>
        </w:rPr>
        <w:tab/>
      </w:r>
      <w:r w:rsidRPr="007767C4">
        <w:rPr>
          <w:rFonts w:ascii="Times New Roman" w:hAnsi="Times New Roman" w:cs="Times New Roman"/>
          <w:b/>
          <w:bCs/>
          <w:color w:val="000000"/>
          <w:sz w:val="26"/>
          <w:szCs w:val="26"/>
          <w:lang w:val="pt-BR"/>
        </w:rPr>
        <w:tab/>
      </w:r>
      <w:r w:rsidRPr="007767C4">
        <w:rPr>
          <w:rFonts w:ascii="Times New Roman" w:hAnsi="Times New Roman" w:cs="Times New Roman"/>
          <w:i/>
          <w:iCs/>
          <w:color w:val="000000"/>
          <w:sz w:val="26"/>
          <w:szCs w:val="26"/>
          <w:lang w:val="pt-BR"/>
        </w:rPr>
        <w:t xml:space="preserve">Thời gian 1 giờ </w:t>
      </w:r>
    </w:p>
    <w:p w:rsidR="000D0A43" w:rsidRPr="007767C4" w:rsidRDefault="000D0A43" w:rsidP="00A75B19">
      <w:pPr>
        <w:jc w:val="both"/>
        <w:rPr>
          <w:rFonts w:ascii="Times New Roman" w:hAnsi="Times New Roman" w:cs="Times New Roman"/>
          <w:b/>
          <w:bCs/>
          <w:color w:val="000000"/>
          <w:sz w:val="26"/>
          <w:szCs w:val="26"/>
          <w:lang w:val="pt-BR"/>
        </w:rPr>
      </w:pPr>
      <w:r w:rsidRPr="007767C4">
        <w:rPr>
          <w:rFonts w:ascii="Times New Roman" w:hAnsi="Times New Roman" w:cs="Times New Roman"/>
          <w:i/>
          <w:iCs/>
          <w:color w:val="000000"/>
          <w:sz w:val="26"/>
          <w:szCs w:val="26"/>
          <w:lang w:val="pt-BR"/>
        </w:rPr>
        <w:t>Mục tiêu :</w:t>
      </w:r>
    </w:p>
    <w:p w:rsidR="000D0A43" w:rsidRPr="007767C4" w:rsidRDefault="000D0A43" w:rsidP="00A75B19">
      <w:pPr>
        <w:ind w:firstLine="720"/>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Sử dụng chính xác các thanh công cụ, cách thao tác lệnh in, hiệu chỉnh bản vẽ.</w:t>
      </w:r>
    </w:p>
    <w:p w:rsidR="000D0A43" w:rsidRPr="007767C4" w:rsidRDefault="000D0A43" w:rsidP="00A75B19">
      <w:pPr>
        <w:ind w:firstLine="720"/>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In được bản vẽ.</w:t>
      </w:r>
    </w:p>
    <w:p w:rsidR="000D0A43" w:rsidRPr="007767C4" w:rsidRDefault="000D0A43" w:rsidP="00A75B19">
      <w:pPr>
        <w:ind w:firstLine="720"/>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-Cẩn thận, chính xác khi thực hiện các thao tác in trên máy</w:t>
      </w:r>
    </w:p>
    <w:tbl>
      <w:tblPr>
        <w:tblW w:w="9553" w:type="dxa"/>
        <w:tblInd w:w="2" w:type="dxa"/>
        <w:tblLook w:val="0000"/>
      </w:tblPr>
      <w:tblGrid>
        <w:gridCol w:w="6853"/>
        <w:gridCol w:w="2700"/>
      </w:tblGrid>
      <w:tr w:rsidR="000D0A43" w:rsidRPr="007767C4">
        <w:trPr>
          <w:trHeight w:val="304"/>
        </w:trPr>
        <w:tc>
          <w:tcPr>
            <w:tcW w:w="6853" w:type="dxa"/>
            <w:tcBorders>
              <w:top w:val="nil"/>
              <w:left w:val="nil"/>
              <w:bottom w:val="nil"/>
              <w:right w:val="nil"/>
            </w:tcBorders>
          </w:tcPr>
          <w:p w:rsidR="000D0A43" w:rsidRPr="007767C4" w:rsidRDefault="000D0A43" w:rsidP="00362918">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1. Lệnh PLOT</w:t>
            </w:r>
          </w:p>
        </w:tc>
        <w:tc>
          <w:tcPr>
            <w:tcW w:w="2700" w:type="dxa"/>
            <w:tcBorders>
              <w:top w:val="nil"/>
              <w:left w:val="nil"/>
              <w:bottom w:val="nil"/>
              <w:right w:val="nil"/>
            </w:tcBorders>
            <w:noWrap/>
            <w:vAlign w:val="bottom"/>
          </w:tcPr>
          <w:p w:rsidR="000D0A43" w:rsidRPr="007767C4" w:rsidRDefault="000D0A43" w:rsidP="00362918">
            <w:pPr>
              <w:jc w:val="both"/>
              <w:rPr>
                <w:rFonts w:ascii="Times New Roman" w:hAnsi="Times New Roman" w:cs="Times New Roman"/>
                <w:i/>
                <w:iCs/>
                <w:color w:val="000000"/>
                <w:sz w:val="26"/>
                <w:szCs w:val="26"/>
                <w:lang w:val="fr-FR"/>
              </w:rPr>
            </w:pPr>
          </w:p>
        </w:tc>
      </w:tr>
      <w:tr w:rsidR="000D0A43" w:rsidRPr="007767C4">
        <w:trPr>
          <w:trHeight w:val="304"/>
        </w:trPr>
        <w:tc>
          <w:tcPr>
            <w:tcW w:w="6853" w:type="dxa"/>
            <w:tcBorders>
              <w:top w:val="nil"/>
              <w:left w:val="nil"/>
              <w:bottom w:val="nil"/>
              <w:right w:val="nil"/>
            </w:tcBorders>
          </w:tcPr>
          <w:p w:rsidR="000D0A43" w:rsidRPr="007767C4" w:rsidRDefault="000D0A43" w:rsidP="00362918">
            <w:pPr>
              <w:jc w:val="both"/>
              <w:rPr>
                <w:rFonts w:ascii="Times New Roman" w:hAnsi="Times New Roman" w:cs="Times New Roman"/>
                <w:color w:val="000000"/>
                <w:sz w:val="26"/>
                <w:szCs w:val="26"/>
                <w:lang w:val="fr-FR"/>
              </w:rPr>
            </w:pPr>
            <w:r w:rsidRPr="007767C4">
              <w:rPr>
                <w:rFonts w:ascii="Times New Roman" w:hAnsi="Times New Roman" w:cs="Times New Roman"/>
                <w:color w:val="000000"/>
                <w:sz w:val="26"/>
                <w:szCs w:val="26"/>
                <w:lang w:val="fr-FR"/>
              </w:rPr>
              <w:t>2. Các thao tác khi in ấn</w:t>
            </w:r>
          </w:p>
        </w:tc>
        <w:tc>
          <w:tcPr>
            <w:tcW w:w="2700" w:type="dxa"/>
            <w:tcBorders>
              <w:top w:val="nil"/>
              <w:left w:val="nil"/>
              <w:bottom w:val="nil"/>
              <w:right w:val="nil"/>
            </w:tcBorders>
            <w:noWrap/>
            <w:vAlign w:val="bottom"/>
          </w:tcPr>
          <w:p w:rsidR="000D0A43" w:rsidRPr="007767C4" w:rsidRDefault="000D0A43" w:rsidP="00362918">
            <w:pPr>
              <w:jc w:val="both"/>
              <w:rPr>
                <w:rFonts w:ascii="Times New Roman" w:hAnsi="Times New Roman" w:cs="Times New Roman"/>
                <w:i/>
                <w:iCs/>
                <w:color w:val="000000"/>
                <w:sz w:val="26"/>
                <w:szCs w:val="26"/>
                <w:lang w:val="fr-FR"/>
              </w:rPr>
            </w:pPr>
          </w:p>
        </w:tc>
      </w:tr>
      <w:tr w:rsidR="000D0A43" w:rsidRPr="007767C4">
        <w:trPr>
          <w:trHeight w:val="304"/>
        </w:trPr>
        <w:tc>
          <w:tcPr>
            <w:tcW w:w="6853" w:type="dxa"/>
            <w:tcBorders>
              <w:top w:val="nil"/>
              <w:left w:val="nil"/>
              <w:bottom w:val="nil"/>
              <w:right w:val="nil"/>
            </w:tcBorders>
          </w:tcPr>
          <w:p w:rsidR="000D0A43" w:rsidRPr="007767C4" w:rsidRDefault="000D0A43" w:rsidP="00362918">
            <w:pPr>
              <w:jc w:val="both"/>
              <w:rPr>
                <w:rFonts w:ascii="Times New Roman" w:hAnsi="Times New Roman" w:cs="Times New Roman"/>
                <w:color w:val="000000"/>
                <w:sz w:val="26"/>
                <w:szCs w:val="26"/>
                <w:lang w:val="fr-FR"/>
              </w:rPr>
            </w:pPr>
            <w:r w:rsidRPr="007767C4">
              <w:rPr>
                <w:rFonts w:ascii="Times New Roman" w:hAnsi="Times New Roman" w:cs="Times New Roman"/>
                <w:color w:val="000000"/>
                <w:sz w:val="26"/>
                <w:szCs w:val="26"/>
                <w:lang w:val="fr-FR"/>
              </w:rPr>
              <w:t>3. Kiểm tra</w:t>
            </w:r>
          </w:p>
        </w:tc>
        <w:tc>
          <w:tcPr>
            <w:tcW w:w="2700" w:type="dxa"/>
            <w:tcBorders>
              <w:top w:val="nil"/>
              <w:left w:val="nil"/>
              <w:bottom w:val="nil"/>
              <w:right w:val="nil"/>
            </w:tcBorders>
            <w:noWrap/>
            <w:vAlign w:val="bottom"/>
          </w:tcPr>
          <w:p w:rsidR="000D0A43" w:rsidRPr="007767C4" w:rsidRDefault="000D0A43" w:rsidP="00362918">
            <w:pPr>
              <w:jc w:val="both"/>
              <w:rPr>
                <w:rFonts w:ascii="Times New Roman" w:hAnsi="Times New Roman" w:cs="Times New Roman"/>
                <w:i/>
                <w:iCs/>
                <w:color w:val="000000"/>
                <w:sz w:val="26"/>
                <w:szCs w:val="26"/>
                <w:lang w:val="fr-FR"/>
              </w:rPr>
            </w:pPr>
          </w:p>
        </w:tc>
      </w:tr>
    </w:tbl>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IV. Điều kiện thực hiện môn học:</w:t>
      </w:r>
    </w:p>
    <w:p w:rsidR="000D0A43" w:rsidRPr="007767C4" w:rsidRDefault="000D0A43" w:rsidP="00A75B19">
      <w:pPr>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1. Phòng học chuyên môn hóa:  phòng máy tính dùng cho một lớp học lý thuyết.</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2. Trang thiết bị, máy móc:</w:t>
      </w:r>
    </w:p>
    <w:p w:rsidR="000D0A43" w:rsidRPr="007767C4" w:rsidRDefault="000D0A43" w:rsidP="00A75B19">
      <w:pPr>
        <w:ind w:firstLine="720"/>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eastAsia="ko-KR"/>
        </w:rPr>
        <w:t xml:space="preserve">+ Máy vi tính, </w:t>
      </w:r>
      <w:r w:rsidRPr="007767C4">
        <w:rPr>
          <w:rFonts w:ascii="Times New Roman" w:hAnsi="Times New Roman" w:cs="Times New Roman"/>
          <w:color w:val="000000"/>
          <w:sz w:val="26"/>
          <w:szCs w:val="26"/>
          <w:lang w:val="vi-VN" w:eastAsia="ko-KR"/>
        </w:rPr>
        <w:t>máy in...</w:t>
      </w:r>
    </w:p>
    <w:p w:rsidR="000D0A43" w:rsidRPr="007767C4" w:rsidRDefault="000D0A43" w:rsidP="00A75B19">
      <w:pPr>
        <w:ind w:firstLine="720"/>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 Máy chủ, mạng nội bộ.</w:t>
      </w:r>
    </w:p>
    <w:p w:rsidR="000D0A43" w:rsidRPr="007767C4" w:rsidRDefault="000D0A43" w:rsidP="00A75B19">
      <w:pPr>
        <w:ind w:firstLine="720"/>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 xml:space="preserve">+ Máy chiếu đa phương tiện </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3.Dụng cụ, học liệu, vật tư:</w:t>
      </w:r>
    </w:p>
    <w:p w:rsidR="000D0A43" w:rsidRPr="007767C4" w:rsidRDefault="000D0A43" w:rsidP="00A75B19">
      <w:pPr>
        <w:ind w:firstLine="720"/>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 Phần mềm AutoCAD;</w:t>
      </w:r>
    </w:p>
    <w:p w:rsidR="000D0A43" w:rsidRPr="007767C4" w:rsidRDefault="000D0A43" w:rsidP="00A75B19">
      <w:pPr>
        <w:ind w:firstLine="720"/>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 Giáo trình Hướng dẫn sử dụng AutoCAD;</w:t>
      </w:r>
    </w:p>
    <w:p w:rsidR="000D0A43" w:rsidRPr="007767C4" w:rsidRDefault="000D0A43" w:rsidP="00A75B19">
      <w:pPr>
        <w:ind w:firstLine="720"/>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 Tài liệu phát tay cho học sinh;</w:t>
      </w:r>
    </w:p>
    <w:p w:rsidR="000D0A43" w:rsidRPr="007767C4" w:rsidRDefault="000D0A43" w:rsidP="00A75B19">
      <w:pPr>
        <w:ind w:firstLine="720"/>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val="vi-VN" w:eastAsia="ko-KR"/>
        </w:rPr>
        <w:t>+ Hệ thống bài tập.</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 xml:space="preserve">V. Nội dung và phương pháp, đánh giá: </w:t>
      </w:r>
    </w:p>
    <w:p w:rsidR="000D0A43" w:rsidRPr="007767C4" w:rsidRDefault="000D0A43" w:rsidP="00A75B19">
      <w:pPr>
        <w:ind w:firstLine="720"/>
        <w:jc w:val="both"/>
        <w:rPr>
          <w:rFonts w:ascii="Times New Roman" w:hAnsi="Times New Roman" w:cs="Times New Roman"/>
          <w:color w:val="000000"/>
          <w:sz w:val="26"/>
          <w:szCs w:val="26"/>
          <w:lang w:val="pt-BR"/>
        </w:rPr>
      </w:pPr>
      <w:r w:rsidRPr="007767C4">
        <w:rPr>
          <w:rFonts w:ascii="Times New Roman" w:hAnsi="Times New Roman" w:cs="Times New Roman"/>
          <w:i/>
          <w:iCs/>
          <w:color w:val="000000"/>
          <w:sz w:val="26"/>
          <w:szCs w:val="26"/>
          <w:lang w:val="pt-BR"/>
        </w:rPr>
        <w:t>-Về kiến thức :</w:t>
      </w:r>
      <w:r w:rsidRPr="007767C4">
        <w:rPr>
          <w:rFonts w:ascii="Times New Roman" w:hAnsi="Times New Roman" w:cs="Times New Roman"/>
          <w:color w:val="000000"/>
          <w:sz w:val="26"/>
          <w:szCs w:val="26"/>
          <w:lang w:val="pt-BR"/>
        </w:rPr>
        <w:t xml:space="preserve"> </w:t>
      </w:r>
    </w:p>
    <w:p w:rsidR="000D0A43" w:rsidRPr="007767C4" w:rsidRDefault="000D0A43" w:rsidP="00A75B19">
      <w:pPr>
        <w:ind w:firstLine="720"/>
        <w:jc w:val="both"/>
        <w:rPr>
          <w:rFonts w:ascii="Times New Roman" w:hAnsi="Times New Roman" w:cs="Times New Roman"/>
          <w:color w:val="000000"/>
          <w:sz w:val="26"/>
          <w:szCs w:val="26"/>
          <w:lang w:eastAsia="ko-KR"/>
        </w:rPr>
      </w:pPr>
      <w:r w:rsidRPr="007767C4">
        <w:rPr>
          <w:rFonts w:ascii="Times New Roman" w:hAnsi="Times New Roman" w:cs="Times New Roman"/>
          <w:color w:val="000000"/>
          <w:sz w:val="26"/>
          <w:szCs w:val="26"/>
          <w:lang w:eastAsia="ko-KR"/>
        </w:rPr>
        <w:t xml:space="preserve"> </w:t>
      </w:r>
      <w:r w:rsidRPr="007767C4">
        <w:rPr>
          <w:rFonts w:ascii="Times New Roman" w:hAnsi="Times New Roman" w:cs="Times New Roman"/>
          <w:color w:val="000000"/>
          <w:sz w:val="26"/>
          <w:szCs w:val="26"/>
          <w:lang w:val="vi-VN" w:eastAsia="ko-KR"/>
        </w:rPr>
        <w:t xml:space="preserve">+ </w:t>
      </w:r>
      <w:r w:rsidRPr="007767C4">
        <w:rPr>
          <w:rFonts w:ascii="Times New Roman" w:hAnsi="Times New Roman" w:cs="Times New Roman"/>
          <w:color w:val="000000"/>
          <w:sz w:val="26"/>
          <w:szCs w:val="26"/>
          <w:lang w:eastAsia="ko-KR"/>
        </w:rPr>
        <w:t>N</w:t>
      </w:r>
      <w:r w:rsidRPr="007767C4">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D0A43" w:rsidRPr="007767C4" w:rsidRDefault="000D0A43" w:rsidP="00A75B19">
      <w:pPr>
        <w:ind w:firstLine="720"/>
        <w:jc w:val="both"/>
        <w:rPr>
          <w:rFonts w:ascii="Times New Roman" w:hAnsi="Times New Roman" w:cs="Times New Roman"/>
          <w:color w:val="000000"/>
          <w:sz w:val="26"/>
          <w:szCs w:val="26"/>
        </w:rPr>
      </w:pPr>
      <w:r w:rsidRPr="007767C4">
        <w:rPr>
          <w:rFonts w:ascii="Times New Roman" w:hAnsi="Times New Roman" w:cs="Times New Roman"/>
          <w:color w:val="000000"/>
          <w:sz w:val="26"/>
          <w:szCs w:val="26"/>
        </w:rPr>
        <w:t xml:space="preserve"> + Phân biệt được các lệnh vẽ, các lệnh hiệu chỉnh, lệnh ghi kích thước và in ra bản vẽ. </w:t>
      </w:r>
    </w:p>
    <w:p w:rsidR="000D0A43" w:rsidRPr="007767C4" w:rsidRDefault="000D0A43" w:rsidP="00A75B19">
      <w:pPr>
        <w:ind w:firstLine="720"/>
        <w:jc w:val="both"/>
        <w:rPr>
          <w:rFonts w:ascii="Times New Roman" w:hAnsi="Times New Roman" w:cs="Times New Roman"/>
          <w:i/>
          <w:iCs/>
          <w:color w:val="000000"/>
          <w:sz w:val="26"/>
          <w:szCs w:val="26"/>
        </w:rPr>
      </w:pPr>
      <w:r w:rsidRPr="007767C4">
        <w:rPr>
          <w:rFonts w:ascii="Times New Roman" w:hAnsi="Times New Roman" w:cs="Times New Roman"/>
          <w:i/>
          <w:iCs/>
          <w:color w:val="000000"/>
          <w:sz w:val="26"/>
          <w:szCs w:val="26"/>
          <w:lang w:val="pt-BR"/>
        </w:rPr>
        <w:t>-Về kỹ năng :</w:t>
      </w:r>
      <w:r w:rsidRPr="007767C4">
        <w:rPr>
          <w:rFonts w:ascii="Times New Roman" w:hAnsi="Times New Roman" w:cs="Times New Roman"/>
          <w:color w:val="000000"/>
          <w:sz w:val="26"/>
          <w:szCs w:val="26"/>
        </w:rPr>
        <w:t xml:space="preserve"> </w:t>
      </w:r>
    </w:p>
    <w:p w:rsidR="000D0A43" w:rsidRPr="007767C4" w:rsidRDefault="000D0A43" w:rsidP="00A75B19">
      <w:pPr>
        <w:ind w:firstLine="720"/>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eastAsia="ko-KR"/>
        </w:rPr>
        <w:t xml:space="preserve"> </w:t>
      </w:r>
      <w:r w:rsidRPr="007767C4">
        <w:rPr>
          <w:rFonts w:ascii="Times New Roman" w:hAnsi="Times New Roman" w:cs="Times New Roman"/>
          <w:color w:val="000000"/>
          <w:sz w:val="26"/>
          <w:szCs w:val="26"/>
          <w:lang w:val="vi-VN" w:eastAsia="ko-KR"/>
        </w:rPr>
        <w:t>+ Thao tác thành thạo máy tính, khai thác được phần mềm AutoCAD;</w:t>
      </w:r>
    </w:p>
    <w:p w:rsidR="000D0A43" w:rsidRPr="007767C4" w:rsidRDefault="000D0A43" w:rsidP="00A75B19">
      <w:pPr>
        <w:ind w:firstLine="720"/>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eastAsia="ko-KR"/>
        </w:rPr>
        <w:t xml:space="preserve"> </w:t>
      </w:r>
      <w:r w:rsidRPr="007767C4">
        <w:rPr>
          <w:rFonts w:ascii="Times New Roman" w:hAnsi="Times New Roman" w:cs="Times New Roman"/>
          <w:color w:val="000000"/>
          <w:sz w:val="26"/>
          <w:szCs w:val="26"/>
          <w:lang w:val="vi-VN" w:eastAsia="ko-KR"/>
        </w:rPr>
        <w:t>+ Thiết lập được bản vẽ, vẽ và hiệu chỉnh các đối tượng trong bản vẽ;</w:t>
      </w:r>
    </w:p>
    <w:p w:rsidR="000D0A43" w:rsidRPr="007767C4" w:rsidRDefault="000D0A43" w:rsidP="00A75B19">
      <w:pPr>
        <w:ind w:firstLine="720"/>
        <w:jc w:val="both"/>
        <w:rPr>
          <w:rFonts w:ascii="Times New Roman" w:hAnsi="Times New Roman" w:cs="Times New Roman"/>
          <w:color w:val="000000"/>
          <w:sz w:val="26"/>
          <w:szCs w:val="26"/>
          <w:lang w:val="vi-VN" w:eastAsia="ko-KR"/>
        </w:rPr>
      </w:pPr>
      <w:r w:rsidRPr="007767C4">
        <w:rPr>
          <w:rFonts w:ascii="Times New Roman" w:hAnsi="Times New Roman" w:cs="Times New Roman"/>
          <w:color w:val="000000"/>
          <w:sz w:val="26"/>
          <w:szCs w:val="26"/>
          <w:lang w:eastAsia="ko-KR"/>
        </w:rPr>
        <w:t xml:space="preserve"> </w:t>
      </w:r>
      <w:r w:rsidRPr="007767C4">
        <w:rPr>
          <w:rFonts w:ascii="Times New Roman" w:hAnsi="Times New Roman" w:cs="Times New Roman"/>
          <w:color w:val="000000"/>
          <w:sz w:val="26"/>
          <w:szCs w:val="26"/>
          <w:lang w:val="vi-VN" w:eastAsia="ko-KR"/>
        </w:rPr>
        <w:t>+ Kết xuất được bản vẽ.</w:t>
      </w:r>
    </w:p>
    <w:p w:rsidR="000D0A43" w:rsidRPr="007767C4" w:rsidRDefault="000D0A43" w:rsidP="00A75B19">
      <w:pPr>
        <w:ind w:firstLine="720"/>
        <w:jc w:val="both"/>
        <w:rPr>
          <w:rFonts w:ascii="Times New Roman" w:hAnsi="Times New Roman" w:cs="Times New Roman"/>
          <w:color w:val="000000"/>
          <w:sz w:val="26"/>
          <w:szCs w:val="26"/>
          <w:lang w:val="vi-VN"/>
        </w:rPr>
      </w:pPr>
      <w:r w:rsidRPr="007767C4">
        <w:rPr>
          <w:rFonts w:ascii="Times New Roman" w:hAnsi="Times New Roman" w:cs="Times New Roman"/>
          <w:color w:val="000000"/>
          <w:sz w:val="26"/>
          <w:szCs w:val="26"/>
        </w:rPr>
        <w:t xml:space="preserve"> + </w:t>
      </w:r>
      <w:r w:rsidRPr="007767C4">
        <w:rPr>
          <w:rFonts w:ascii="Times New Roman" w:hAnsi="Times New Roman" w:cs="Times New Roman"/>
          <w:color w:val="000000"/>
          <w:sz w:val="26"/>
          <w:szCs w:val="26"/>
          <w:lang w:val="vi-VN"/>
        </w:rPr>
        <w:t xml:space="preserve">Đánh giá kỹ năng thực </w:t>
      </w:r>
      <w:r w:rsidRPr="007767C4">
        <w:rPr>
          <w:rFonts w:ascii="Times New Roman" w:hAnsi="Times New Roman" w:cs="Times New Roman"/>
          <w:color w:val="000000"/>
          <w:sz w:val="26"/>
          <w:szCs w:val="26"/>
        </w:rPr>
        <w:t>tập</w:t>
      </w:r>
      <w:r w:rsidRPr="007767C4">
        <w:rPr>
          <w:rFonts w:ascii="Times New Roman" w:hAnsi="Times New Roman" w:cs="Times New Roman"/>
          <w:color w:val="000000"/>
          <w:sz w:val="26"/>
          <w:szCs w:val="26"/>
          <w:lang w:val="vi-VN"/>
        </w:rPr>
        <w:t xml:space="preserve"> trong các bài </w:t>
      </w:r>
      <w:r w:rsidRPr="007767C4">
        <w:rPr>
          <w:rFonts w:ascii="Times New Roman" w:hAnsi="Times New Roman" w:cs="Times New Roman"/>
          <w:color w:val="000000"/>
          <w:sz w:val="26"/>
          <w:szCs w:val="26"/>
        </w:rPr>
        <w:t>tập</w:t>
      </w:r>
      <w:r w:rsidRPr="007767C4">
        <w:rPr>
          <w:rFonts w:ascii="Times New Roman" w:hAnsi="Times New Roman" w:cs="Times New Roman"/>
          <w:color w:val="000000"/>
          <w:sz w:val="26"/>
          <w:szCs w:val="26"/>
          <w:lang w:val="vi-VN"/>
        </w:rPr>
        <w:t xml:space="preserve"> được thực hiện trên máy tính.</w:t>
      </w:r>
    </w:p>
    <w:p w:rsidR="000D0A43" w:rsidRPr="007767C4" w:rsidRDefault="000D0A43" w:rsidP="00A75B19">
      <w:pPr>
        <w:ind w:firstLine="720"/>
        <w:jc w:val="both"/>
        <w:rPr>
          <w:rFonts w:ascii="Times New Roman" w:hAnsi="Times New Roman" w:cs="Times New Roman"/>
          <w:i/>
          <w:iCs/>
          <w:color w:val="000000"/>
          <w:sz w:val="26"/>
          <w:szCs w:val="26"/>
          <w:lang w:val="pt-BR"/>
        </w:rPr>
      </w:pPr>
      <w:r w:rsidRPr="007767C4">
        <w:rPr>
          <w:rFonts w:ascii="Times New Roman" w:hAnsi="Times New Roman" w:cs="Times New Roman"/>
          <w:i/>
          <w:iCs/>
          <w:color w:val="000000"/>
          <w:sz w:val="26"/>
          <w:szCs w:val="26"/>
          <w:lang w:val="pt-BR"/>
        </w:rPr>
        <w:t>-Về thái độ:</w:t>
      </w:r>
    </w:p>
    <w:p w:rsidR="000D0A43" w:rsidRPr="007767C4" w:rsidRDefault="000D0A43" w:rsidP="00A75B19">
      <w:pPr>
        <w:ind w:firstLine="720"/>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Thể hiện tính kiên trì, cẩn thận trong khi sử dụng trang thiết bị nghề, cũng như</w:t>
      </w:r>
      <w:r w:rsidRPr="007767C4">
        <w:rPr>
          <w:rFonts w:ascii="Times New Roman" w:hAnsi="Times New Roman" w:cs="Times New Roman"/>
          <w:color w:val="000000"/>
          <w:sz w:val="26"/>
          <w:szCs w:val="26"/>
          <w:lang w:val="pt-BR"/>
        </w:rPr>
        <w:softHyphen/>
        <w:t xml:space="preserve"> khi thao tác thực hiện bài tập, có trách nhiệm với sản phẩm.</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pt-BR"/>
        </w:rPr>
        <w:tab/>
        <w:t>+ Tổ chức nơi làm việc ngăn nắp, khoa học.</w:t>
      </w:r>
    </w:p>
    <w:p w:rsidR="000D0A43" w:rsidRPr="007767C4" w:rsidRDefault="000D0A43" w:rsidP="00A75B19">
      <w:pPr>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 xml:space="preserve"> </w:t>
      </w:r>
      <w:r w:rsidRPr="007767C4">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D0A43" w:rsidRPr="007767C4" w:rsidRDefault="000D0A43" w:rsidP="00A75B19">
      <w:pPr>
        <w:pStyle w:val="ListParagraph"/>
        <w:numPr>
          <w:ilvl w:val="0"/>
          <w:numId w:val="10"/>
        </w:numPr>
        <w:tabs>
          <w:tab w:val="num" w:pos="426"/>
        </w:tabs>
        <w:ind w:hanging="1080"/>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lang w:val="pt-BR"/>
        </w:rPr>
        <w:t>Phương pháp đánh giá</w:t>
      </w:r>
    </w:p>
    <w:p w:rsidR="000D0A43" w:rsidRPr="007767C4" w:rsidRDefault="000D0A43" w:rsidP="00A75B19">
      <w:pPr>
        <w:ind w:firstLine="567"/>
        <w:jc w:val="both"/>
        <w:rPr>
          <w:rFonts w:ascii="Times New Roman" w:hAnsi="Times New Roman" w:cs="Times New Roman"/>
          <w:color w:val="000000"/>
          <w:sz w:val="26"/>
          <w:szCs w:val="26"/>
          <w:lang w:val="pt-BR"/>
        </w:rPr>
      </w:pPr>
      <w:r w:rsidRPr="007767C4">
        <w:rPr>
          <w:rFonts w:ascii="Times New Roman" w:hAnsi="Times New Roman" w:cs="Times New Roman"/>
          <w:i/>
          <w:iCs/>
          <w:color w:val="000000"/>
          <w:sz w:val="26"/>
          <w:szCs w:val="26"/>
          <w:lang w:val="pt-BR"/>
        </w:rPr>
        <w:t>- Về kiến thức :</w:t>
      </w:r>
      <w:r w:rsidRPr="007767C4">
        <w:rPr>
          <w:rFonts w:ascii="Times New Roman" w:hAnsi="Times New Roman" w:cs="Times New Roman"/>
          <w:color w:val="000000"/>
          <w:sz w:val="26"/>
          <w:szCs w:val="26"/>
          <w:lang w:val="pt-BR"/>
        </w:rPr>
        <w:t xml:space="preserve"> Đánh giá qua bài vẽ cuối môn.</w:t>
      </w:r>
    </w:p>
    <w:p w:rsidR="000D0A43" w:rsidRPr="007767C4" w:rsidRDefault="000D0A43" w:rsidP="00A75B19">
      <w:pPr>
        <w:ind w:firstLine="567"/>
        <w:jc w:val="both"/>
        <w:rPr>
          <w:rFonts w:ascii="Times New Roman" w:hAnsi="Times New Roman" w:cs="Times New Roman"/>
          <w:color w:val="000000"/>
          <w:sz w:val="26"/>
          <w:szCs w:val="26"/>
        </w:rPr>
      </w:pPr>
      <w:r w:rsidRPr="007767C4">
        <w:rPr>
          <w:rFonts w:ascii="Times New Roman" w:hAnsi="Times New Roman" w:cs="Times New Roman"/>
          <w:i/>
          <w:iCs/>
          <w:color w:val="000000"/>
          <w:sz w:val="26"/>
          <w:szCs w:val="26"/>
          <w:lang w:val="pt-BR"/>
        </w:rPr>
        <w:t xml:space="preserve">- Về kỹ năng :  </w:t>
      </w:r>
      <w:r w:rsidRPr="007767C4">
        <w:rPr>
          <w:rFonts w:ascii="Times New Roman" w:hAnsi="Times New Roman" w:cs="Times New Roman"/>
          <w:color w:val="000000"/>
          <w:sz w:val="26"/>
          <w:szCs w:val="26"/>
        </w:rPr>
        <w:t>Đánh giá bằng bài vẽ thực tập trên máy</w:t>
      </w:r>
    </w:p>
    <w:p w:rsidR="000D0A43" w:rsidRPr="007767C4" w:rsidRDefault="000D0A43" w:rsidP="00A75B19">
      <w:pPr>
        <w:tabs>
          <w:tab w:val="num" w:pos="2160"/>
        </w:tabs>
        <w:ind w:firstLine="567"/>
        <w:jc w:val="both"/>
        <w:rPr>
          <w:rFonts w:ascii="Times New Roman" w:hAnsi="Times New Roman" w:cs="Times New Roman"/>
          <w:color w:val="000000"/>
          <w:sz w:val="26"/>
          <w:szCs w:val="26"/>
          <w:lang w:val="pt-BR"/>
        </w:rPr>
      </w:pPr>
      <w:r w:rsidRPr="007767C4">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D0A43" w:rsidRPr="007767C4" w:rsidRDefault="000D0A43" w:rsidP="00A75B19">
      <w:pPr>
        <w:ind w:firstLine="567"/>
        <w:jc w:val="both"/>
        <w:rPr>
          <w:rFonts w:ascii="Times New Roman" w:hAnsi="Times New Roman" w:cs="Times New Roman"/>
          <w:b/>
          <w:bCs/>
          <w:color w:val="000000"/>
          <w:sz w:val="26"/>
          <w:szCs w:val="26"/>
          <w:lang w:val="pt-BR"/>
        </w:rPr>
      </w:pPr>
      <w:r w:rsidRPr="007767C4">
        <w:rPr>
          <w:rFonts w:ascii="Times New Roman" w:hAnsi="Times New Roman" w:cs="Times New Roman"/>
          <w:i/>
          <w:iCs/>
          <w:color w:val="000000"/>
          <w:sz w:val="26"/>
          <w:szCs w:val="26"/>
          <w:lang w:val="pt-BR"/>
        </w:rPr>
        <w:t>-Về thái độ :</w:t>
      </w:r>
      <w:r w:rsidRPr="007767C4">
        <w:rPr>
          <w:rFonts w:ascii="Times New Roman" w:hAnsi="Times New Roman" w:cs="Times New Roman"/>
          <w:color w:val="000000"/>
          <w:sz w:val="26"/>
          <w:szCs w:val="26"/>
        </w:rPr>
        <w:t xml:space="preserve"> Được đánh giá bằng phương pháp theo dõi và ghi chép trong sổ tay của giáo viên bộ môn</w:t>
      </w:r>
    </w:p>
    <w:p w:rsidR="000D0A43" w:rsidRPr="007767C4" w:rsidRDefault="000D0A43" w:rsidP="00A75B19">
      <w:pPr>
        <w:spacing w:before="120"/>
        <w:jc w:val="both"/>
        <w:rPr>
          <w:rFonts w:ascii="Times New Roman" w:hAnsi="Times New Roman" w:cs="Times New Roman"/>
          <w:b/>
          <w:bCs/>
          <w:sz w:val="26"/>
          <w:szCs w:val="26"/>
          <w:lang w:val="sv-SE"/>
        </w:rPr>
      </w:pPr>
      <w:r w:rsidRPr="007767C4">
        <w:rPr>
          <w:rFonts w:ascii="Times New Roman" w:hAnsi="Times New Roman" w:cs="Times New Roman"/>
          <w:b/>
          <w:bCs/>
          <w:sz w:val="26"/>
          <w:szCs w:val="26"/>
          <w:lang w:val="sv-SE"/>
        </w:rPr>
        <w:t>VI. Hướng dẫn thực hiện môn học:</w:t>
      </w:r>
    </w:p>
    <w:p w:rsidR="000D0A43" w:rsidRPr="007767C4" w:rsidRDefault="000D0A43" w:rsidP="00A75B19">
      <w:pPr>
        <w:keepNext/>
        <w:keepLines/>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1. Phạm vi áp dụng môn học: môn học ðýợc biên soạn phù hợp cho ngành công nghệ kỹ thuật nhiệt trình ðộ cao ðẳng nghề .</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2. Hướng dẫn về phương pháp giảng dạy, học tập môn học:</w:t>
      </w:r>
    </w:p>
    <w:p w:rsidR="000D0A43" w:rsidRPr="007767C4" w:rsidRDefault="000D0A43" w:rsidP="00A75B19">
      <w:pPr>
        <w:numPr>
          <w:ilvl w:val="0"/>
          <w:numId w:val="9"/>
        </w:numPr>
        <w:jc w:val="both"/>
        <w:rPr>
          <w:rFonts w:ascii="Times New Roman" w:hAnsi="Times New Roman" w:cs="Times New Roman"/>
          <w:color w:val="000000"/>
          <w:sz w:val="26"/>
          <w:szCs w:val="26"/>
          <w:lang w:val="nl-NL"/>
        </w:rPr>
      </w:pPr>
      <w:r w:rsidRPr="007767C4">
        <w:rPr>
          <w:rFonts w:ascii="Times New Roman" w:hAnsi="Times New Roman" w:cs="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0D0A43" w:rsidRPr="007767C4" w:rsidRDefault="000D0A43" w:rsidP="00A75B19">
      <w:pPr>
        <w:numPr>
          <w:ilvl w:val="0"/>
          <w:numId w:val="9"/>
        </w:numPr>
        <w:jc w:val="both"/>
        <w:rPr>
          <w:rFonts w:ascii="Times New Roman" w:hAnsi="Times New Roman" w:cs="Times New Roman"/>
          <w:color w:val="000000"/>
          <w:sz w:val="26"/>
          <w:szCs w:val="26"/>
          <w:lang w:val="nl-NL"/>
        </w:rPr>
      </w:pPr>
      <w:r w:rsidRPr="007767C4">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D0A43" w:rsidRPr="007767C4" w:rsidRDefault="000D0A43" w:rsidP="00A75B19">
      <w:pPr>
        <w:numPr>
          <w:ilvl w:val="0"/>
          <w:numId w:val="9"/>
        </w:numPr>
        <w:jc w:val="both"/>
        <w:rPr>
          <w:rFonts w:ascii="Times New Roman" w:hAnsi="Times New Roman" w:cs="Times New Roman"/>
          <w:color w:val="000000"/>
          <w:sz w:val="26"/>
          <w:szCs w:val="26"/>
          <w:lang w:val="nl-NL"/>
        </w:rPr>
      </w:pPr>
      <w:r w:rsidRPr="007767C4">
        <w:rPr>
          <w:rFonts w:ascii="Times New Roman" w:hAnsi="Times New Roman" w:cs="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3. Những trọng tâm cần chú ý: sử dụng thành thạo các lệnh vẽ ở các bài.</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4. Tài liệu tham khảo:</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[1] Nguyễn Hữu Lộc, Sử dụng AutoCAD, NXB Tổng hợp Tp.HCM, 2007.</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[2] Trần Hữu Quế, Nguyễn Vãn Tuấn, Bản vẽ kỹ thuật, Tiêu chuẩn quốc tế, NXB Khoa học kỹ thuật, 1998.</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r w:rsidRPr="007767C4">
        <w:rPr>
          <w:rFonts w:ascii="Times New Roman" w:hAnsi="Times New Roman" w:cs="Times New Roman"/>
          <w:sz w:val="26"/>
          <w:szCs w:val="26"/>
          <w:lang w:val="sv-SE"/>
        </w:rPr>
        <w:t>[3] Autodesk - AutoCAD 2007, User's guide.</w:t>
      </w: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ind w:firstLine="426"/>
        <w:jc w:val="both"/>
        <w:outlineLvl w:val="0"/>
        <w:rPr>
          <w:rFonts w:ascii="Times New Roman" w:hAnsi="Times New Roman" w:cs="Times New Roman"/>
          <w:sz w:val="26"/>
          <w:szCs w:val="26"/>
          <w:lang w:val="sv-SE"/>
        </w:rPr>
      </w:pPr>
    </w:p>
    <w:p w:rsidR="000D0A43" w:rsidRPr="007767C4" w:rsidRDefault="000D0A43" w:rsidP="00A75B19">
      <w:pPr>
        <w:spacing w:before="120" w:after="240"/>
        <w:jc w:val="both"/>
        <w:rPr>
          <w:rFonts w:ascii="Times New Roman" w:hAnsi="Times New Roman" w:cs="Times New Roman"/>
          <w:b/>
          <w:bCs/>
          <w:sz w:val="26"/>
          <w:szCs w:val="26"/>
          <w:lang w:val="pt-BR"/>
        </w:rPr>
      </w:pPr>
    </w:p>
    <w:p w:rsidR="000D0A43" w:rsidRPr="007767C4" w:rsidRDefault="000D0A43" w:rsidP="00A75B19">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p w:rsidR="000D0A43" w:rsidRPr="007767C4" w:rsidRDefault="000D0A43" w:rsidP="00C67FCF">
      <w:pPr>
        <w:spacing w:before="120" w:after="240"/>
        <w:jc w:val="both"/>
        <w:rPr>
          <w:rFonts w:ascii="Times New Roman" w:hAnsi="Times New Roman" w:cs="Times New Roman"/>
          <w:b/>
          <w:bCs/>
          <w:sz w:val="26"/>
          <w:szCs w:val="26"/>
          <w:lang w:val="pt-BR"/>
        </w:rPr>
      </w:pPr>
    </w:p>
    <w:sectPr w:rsidR="000D0A43" w:rsidRPr="007767C4" w:rsidSect="00165B02">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A43" w:rsidRDefault="000D0A43" w:rsidP="00F972C8">
      <w:pPr>
        <w:rPr>
          <w:rFonts w:cs="Times New Roman"/>
        </w:rPr>
      </w:pPr>
      <w:r>
        <w:rPr>
          <w:rFonts w:cs="Times New Roman"/>
        </w:rPr>
        <w:separator/>
      </w:r>
    </w:p>
  </w:endnote>
  <w:endnote w:type="continuationSeparator" w:id="0">
    <w:p w:rsidR="000D0A43" w:rsidRDefault="000D0A43"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A43" w:rsidRDefault="000D0A43" w:rsidP="00F972C8">
      <w:pPr>
        <w:rPr>
          <w:rFonts w:cs="Times New Roman"/>
        </w:rPr>
      </w:pPr>
      <w:r>
        <w:rPr>
          <w:rFonts w:cs="Times New Roman"/>
        </w:rPr>
        <w:separator/>
      </w:r>
    </w:p>
  </w:footnote>
  <w:footnote w:type="continuationSeparator" w:id="0">
    <w:p w:rsidR="000D0A43" w:rsidRDefault="000D0A43"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7BF37B1"/>
    <w:multiLevelType w:val="hybridMultilevel"/>
    <w:tmpl w:val="6F127616"/>
    <w:lvl w:ilvl="0" w:tplc="5038C9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E1219D6"/>
    <w:multiLevelType w:val="hybridMultilevel"/>
    <w:tmpl w:val="9E465A4A"/>
    <w:lvl w:ilvl="0" w:tplc="7FF8B8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1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4"/>
  </w:num>
  <w:num w:numId="2">
    <w:abstractNumId w:val="0"/>
  </w:num>
  <w:num w:numId="3">
    <w:abstractNumId w:val="5"/>
  </w:num>
  <w:num w:numId="4">
    <w:abstractNumId w:val="12"/>
  </w:num>
  <w:num w:numId="5">
    <w:abstractNumId w:val="3"/>
  </w:num>
  <w:num w:numId="6">
    <w:abstractNumId w:val="9"/>
  </w:num>
  <w:num w:numId="7">
    <w:abstractNumId w:val="2"/>
  </w:num>
  <w:num w:numId="8">
    <w:abstractNumId w:val="13"/>
  </w:num>
  <w:num w:numId="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1"/>
  </w:num>
  <w:num w:numId="15">
    <w:abstractNumId w:val="4"/>
  </w:num>
  <w:num w:numId="16">
    <w:abstractNumId w:val="19"/>
  </w:num>
  <w:num w:numId="17">
    <w:abstractNumId w:val="10"/>
  </w:num>
  <w:num w:numId="18">
    <w:abstractNumId w:val="6"/>
  </w:num>
  <w:num w:numId="19">
    <w:abstractNumId w:val="15"/>
  </w:num>
  <w:num w:numId="20">
    <w:abstractNumId w:val="18"/>
  </w:num>
  <w:num w:numId="21">
    <w:abstractNumId w:val="16"/>
  </w:num>
  <w:num w:numId="22">
    <w:abstractNumId w:val="7"/>
  </w:num>
  <w:num w:numId="23">
    <w:abstractNumId w:val="8"/>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A15"/>
    <w:rsid w:val="0000756E"/>
    <w:rsid w:val="00017076"/>
    <w:rsid w:val="000403DD"/>
    <w:rsid w:val="000409B2"/>
    <w:rsid w:val="00043C8A"/>
    <w:rsid w:val="00070503"/>
    <w:rsid w:val="00090AD8"/>
    <w:rsid w:val="000A44ED"/>
    <w:rsid w:val="000A4659"/>
    <w:rsid w:val="000A7704"/>
    <w:rsid w:val="000B7CEC"/>
    <w:rsid w:val="000D0A43"/>
    <w:rsid w:val="000E7D60"/>
    <w:rsid w:val="001369EF"/>
    <w:rsid w:val="00143BC2"/>
    <w:rsid w:val="00160CEB"/>
    <w:rsid w:val="00165B02"/>
    <w:rsid w:val="00195B35"/>
    <w:rsid w:val="001A3AC9"/>
    <w:rsid w:val="001A7FBC"/>
    <w:rsid w:val="001B3F0F"/>
    <w:rsid w:val="001D353B"/>
    <w:rsid w:val="001E160F"/>
    <w:rsid w:val="001E3EFB"/>
    <w:rsid w:val="001F00B1"/>
    <w:rsid w:val="001F530B"/>
    <w:rsid w:val="001F6ACB"/>
    <w:rsid w:val="00211F7B"/>
    <w:rsid w:val="00213457"/>
    <w:rsid w:val="00227ABD"/>
    <w:rsid w:val="002449EE"/>
    <w:rsid w:val="0027029B"/>
    <w:rsid w:val="00272396"/>
    <w:rsid w:val="00275993"/>
    <w:rsid w:val="002A2258"/>
    <w:rsid w:val="002B41E1"/>
    <w:rsid w:val="002B7C1A"/>
    <w:rsid w:val="002C1E39"/>
    <w:rsid w:val="002D4D55"/>
    <w:rsid w:val="002D7910"/>
    <w:rsid w:val="002E2C2D"/>
    <w:rsid w:val="00306275"/>
    <w:rsid w:val="00335570"/>
    <w:rsid w:val="00353693"/>
    <w:rsid w:val="003571D8"/>
    <w:rsid w:val="0036160F"/>
    <w:rsid w:val="00362918"/>
    <w:rsid w:val="003677F3"/>
    <w:rsid w:val="00370A84"/>
    <w:rsid w:val="0037438F"/>
    <w:rsid w:val="00387F2E"/>
    <w:rsid w:val="00394D0B"/>
    <w:rsid w:val="0039763B"/>
    <w:rsid w:val="00412C4C"/>
    <w:rsid w:val="00413DF6"/>
    <w:rsid w:val="00416D43"/>
    <w:rsid w:val="00427CA4"/>
    <w:rsid w:val="004372CF"/>
    <w:rsid w:val="00437F68"/>
    <w:rsid w:val="00482E6F"/>
    <w:rsid w:val="00491FDF"/>
    <w:rsid w:val="00493C1E"/>
    <w:rsid w:val="004E00FC"/>
    <w:rsid w:val="004E3A37"/>
    <w:rsid w:val="004E4A19"/>
    <w:rsid w:val="004F4289"/>
    <w:rsid w:val="00507B0A"/>
    <w:rsid w:val="0051211F"/>
    <w:rsid w:val="0058077A"/>
    <w:rsid w:val="0058747A"/>
    <w:rsid w:val="005A0537"/>
    <w:rsid w:val="005D2BEA"/>
    <w:rsid w:val="00600918"/>
    <w:rsid w:val="00603082"/>
    <w:rsid w:val="0063615F"/>
    <w:rsid w:val="00671287"/>
    <w:rsid w:val="006720F4"/>
    <w:rsid w:val="0069274C"/>
    <w:rsid w:val="006A2259"/>
    <w:rsid w:val="006B3DF8"/>
    <w:rsid w:val="006C432B"/>
    <w:rsid w:val="006E2801"/>
    <w:rsid w:val="006E790D"/>
    <w:rsid w:val="006F1B69"/>
    <w:rsid w:val="006F482B"/>
    <w:rsid w:val="0070165A"/>
    <w:rsid w:val="00723396"/>
    <w:rsid w:val="00743BFD"/>
    <w:rsid w:val="00746251"/>
    <w:rsid w:val="007767C4"/>
    <w:rsid w:val="0077714E"/>
    <w:rsid w:val="00783855"/>
    <w:rsid w:val="00787358"/>
    <w:rsid w:val="007A2753"/>
    <w:rsid w:val="007A7F9B"/>
    <w:rsid w:val="007B11F5"/>
    <w:rsid w:val="007C62A6"/>
    <w:rsid w:val="007D5255"/>
    <w:rsid w:val="007F2789"/>
    <w:rsid w:val="00800821"/>
    <w:rsid w:val="00810883"/>
    <w:rsid w:val="00816030"/>
    <w:rsid w:val="00820726"/>
    <w:rsid w:val="00840703"/>
    <w:rsid w:val="00852728"/>
    <w:rsid w:val="00856406"/>
    <w:rsid w:val="00875CFC"/>
    <w:rsid w:val="008831C0"/>
    <w:rsid w:val="008901A2"/>
    <w:rsid w:val="008B52FC"/>
    <w:rsid w:val="008C2163"/>
    <w:rsid w:val="008E2728"/>
    <w:rsid w:val="008E2919"/>
    <w:rsid w:val="008F3799"/>
    <w:rsid w:val="008F48BE"/>
    <w:rsid w:val="00947653"/>
    <w:rsid w:val="009515C3"/>
    <w:rsid w:val="00962E16"/>
    <w:rsid w:val="00974E7F"/>
    <w:rsid w:val="00981406"/>
    <w:rsid w:val="00981951"/>
    <w:rsid w:val="00981CCD"/>
    <w:rsid w:val="009907E9"/>
    <w:rsid w:val="009B6EEB"/>
    <w:rsid w:val="009C7659"/>
    <w:rsid w:val="009D6D5A"/>
    <w:rsid w:val="00A16954"/>
    <w:rsid w:val="00A3263C"/>
    <w:rsid w:val="00A467F4"/>
    <w:rsid w:val="00A757AF"/>
    <w:rsid w:val="00A75B19"/>
    <w:rsid w:val="00A76BE2"/>
    <w:rsid w:val="00A774CB"/>
    <w:rsid w:val="00AC04FF"/>
    <w:rsid w:val="00AF65DF"/>
    <w:rsid w:val="00B11E72"/>
    <w:rsid w:val="00B24873"/>
    <w:rsid w:val="00B35786"/>
    <w:rsid w:val="00B4368D"/>
    <w:rsid w:val="00B46A15"/>
    <w:rsid w:val="00B54D5C"/>
    <w:rsid w:val="00BF080E"/>
    <w:rsid w:val="00BF7C7D"/>
    <w:rsid w:val="00C2605B"/>
    <w:rsid w:val="00C67FCF"/>
    <w:rsid w:val="00C74C92"/>
    <w:rsid w:val="00C75931"/>
    <w:rsid w:val="00C75D48"/>
    <w:rsid w:val="00C8272F"/>
    <w:rsid w:val="00C84C81"/>
    <w:rsid w:val="00C90E1A"/>
    <w:rsid w:val="00CA5E7E"/>
    <w:rsid w:val="00CA7596"/>
    <w:rsid w:val="00CC2BBD"/>
    <w:rsid w:val="00CD3CCB"/>
    <w:rsid w:val="00CF3016"/>
    <w:rsid w:val="00D10C5E"/>
    <w:rsid w:val="00D2042B"/>
    <w:rsid w:val="00D205E9"/>
    <w:rsid w:val="00D2785E"/>
    <w:rsid w:val="00D46A75"/>
    <w:rsid w:val="00D5286B"/>
    <w:rsid w:val="00D62F80"/>
    <w:rsid w:val="00D66927"/>
    <w:rsid w:val="00D7725C"/>
    <w:rsid w:val="00D8014D"/>
    <w:rsid w:val="00D91479"/>
    <w:rsid w:val="00D91E30"/>
    <w:rsid w:val="00DB06A7"/>
    <w:rsid w:val="00DD620E"/>
    <w:rsid w:val="00DE65A6"/>
    <w:rsid w:val="00E05A30"/>
    <w:rsid w:val="00E147C9"/>
    <w:rsid w:val="00E167DC"/>
    <w:rsid w:val="00E35CA7"/>
    <w:rsid w:val="00E8003F"/>
    <w:rsid w:val="00E8653C"/>
    <w:rsid w:val="00E93C3C"/>
    <w:rsid w:val="00EA762B"/>
    <w:rsid w:val="00EB4348"/>
    <w:rsid w:val="00EB652A"/>
    <w:rsid w:val="00EC311F"/>
    <w:rsid w:val="00F01C79"/>
    <w:rsid w:val="00F028F6"/>
    <w:rsid w:val="00F13230"/>
    <w:rsid w:val="00F17AE9"/>
    <w:rsid w:val="00F80D28"/>
    <w:rsid w:val="00F84C95"/>
    <w:rsid w:val="00F85B35"/>
    <w:rsid w:val="00F861B4"/>
    <w:rsid w:val="00F91C32"/>
    <w:rsid w:val="00F9414C"/>
    <w:rsid w:val="00F96AC4"/>
    <w:rsid w:val="00F972C8"/>
    <w:rsid w:val="00FA62AC"/>
    <w:rsid w:val="00FB351D"/>
    <w:rsid w:val="00FB75EC"/>
    <w:rsid w:val="00FC6851"/>
    <w:rsid w:val="00FE7D7C"/>
    <w:rsid w:val="00FF47F7"/>
    <w:rsid w:val="00FF760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VnTime"/>
      <w:sz w:val="20"/>
      <w:szCs w:val="20"/>
    </w:rPr>
  </w:style>
  <w:style w:type="paragraph" w:styleId="ListParagraph">
    <w:name w:val="List Paragraph"/>
    <w:basedOn w:val="Normal"/>
    <w:uiPriority w:val="99"/>
    <w:qFormat/>
    <w:rsid w:val="00A75B19"/>
    <w:pPr>
      <w:ind w:left="720"/>
    </w:pPr>
  </w:style>
  <w:style w:type="paragraph" w:styleId="BalloonText">
    <w:name w:val="Balloon Text"/>
    <w:basedOn w:val="Normal"/>
    <w:link w:val="BalloonTextChar"/>
    <w:uiPriority w:val="99"/>
    <w:semiHidden/>
    <w:rsid w:val="00A75B1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5B19"/>
    <w:rPr>
      <w:rFonts w:ascii="Tahoma" w:hAnsi="Tahoma" w:cs="Tahoma"/>
      <w:sz w:val="16"/>
      <w:szCs w:val="16"/>
    </w:rPr>
  </w:style>
  <w:style w:type="numbering" w:customStyle="1" w:styleId="Style33">
    <w:name w:val="Style33"/>
    <w:rsid w:val="00377A45"/>
    <w:pPr>
      <w:numPr>
        <w:numId w:val="3"/>
      </w:numPr>
    </w:pPr>
  </w:style>
  <w:style w:type="numbering" w:customStyle="1" w:styleId="Style43">
    <w:name w:val="Style43"/>
    <w:rsid w:val="00377A45"/>
    <w:pPr>
      <w:numPr>
        <w:numId w:val="4"/>
      </w:numPr>
    </w:pPr>
  </w:style>
</w:styles>
</file>

<file path=word/webSettings.xml><?xml version="1.0" encoding="utf-8"?>
<w:webSettings xmlns:r="http://schemas.openxmlformats.org/officeDocument/2006/relationships" xmlns:w="http://schemas.openxmlformats.org/wordprocessingml/2006/main">
  <w:divs>
    <w:div w:id="1898513015">
      <w:marLeft w:val="0"/>
      <w:marRight w:val="0"/>
      <w:marTop w:val="0"/>
      <w:marBottom w:val="0"/>
      <w:divBdr>
        <w:top w:val="none" w:sz="0" w:space="0" w:color="auto"/>
        <w:left w:val="none" w:sz="0" w:space="0" w:color="auto"/>
        <w:bottom w:val="none" w:sz="0" w:space="0" w:color="auto"/>
        <w:right w:val="none" w:sz="0" w:space="0" w:color="auto"/>
      </w:divBdr>
    </w:div>
    <w:div w:id="1898513016">
      <w:marLeft w:val="0"/>
      <w:marRight w:val="0"/>
      <w:marTop w:val="0"/>
      <w:marBottom w:val="0"/>
      <w:divBdr>
        <w:top w:val="none" w:sz="0" w:space="0" w:color="auto"/>
        <w:left w:val="none" w:sz="0" w:space="0" w:color="auto"/>
        <w:bottom w:val="none" w:sz="0" w:space="0" w:color="auto"/>
        <w:right w:val="none" w:sz="0" w:space="0" w:color="auto"/>
      </w:divBdr>
    </w:div>
    <w:div w:id="1898513017">
      <w:marLeft w:val="0"/>
      <w:marRight w:val="0"/>
      <w:marTop w:val="0"/>
      <w:marBottom w:val="0"/>
      <w:divBdr>
        <w:top w:val="none" w:sz="0" w:space="0" w:color="auto"/>
        <w:left w:val="none" w:sz="0" w:space="0" w:color="auto"/>
        <w:bottom w:val="none" w:sz="0" w:space="0" w:color="auto"/>
        <w:right w:val="none" w:sz="0" w:space="0" w:color="auto"/>
      </w:divBdr>
    </w:div>
    <w:div w:id="1898513018">
      <w:marLeft w:val="0"/>
      <w:marRight w:val="0"/>
      <w:marTop w:val="0"/>
      <w:marBottom w:val="0"/>
      <w:divBdr>
        <w:top w:val="none" w:sz="0" w:space="0" w:color="auto"/>
        <w:left w:val="none" w:sz="0" w:space="0" w:color="auto"/>
        <w:bottom w:val="none" w:sz="0" w:space="0" w:color="auto"/>
        <w:right w:val="none" w:sz="0" w:space="0" w:color="auto"/>
      </w:divBdr>
    </w:div>
    <w:div w:id="1898513019">
      <w:marLeft w:val="0"/>
      <w:marRight w:val="0"/>
      <w:marTop w:val="0"/>
      <w:marBottom w:val="0"/>
      <w:divBdr>
        <w:top w:val="none" w:sz="0" w:space="0" w:color="auto"/>
        <w:left w:val="none" w:sz="0" w:space="0" w:color="auto"/>
        <w:bottom w:val="none" w:sz="0" w:space="0" w:color="auto"/>
        <w:right w:val="none" w:sz="0" w:space="0" w:color="auto"/>
      </w:divBdr>
    </w:div>
    <w:div w:id="1898513020">
      <w:marLeft w:val="0"/>
      <w:marRight w:val="0"/>
      <w:marTop w:val="0"/>
      <w:marBottom w:val="0"/>
      <w:divBdr>
        <w:top w:val="none" w:sz="0" w:space="0" w:color="auto"/>
        <w:left w:val="none" w:sz="0" w:space="0" w:color="auto"/>
        <w:bottom w:val="none" w:sz="0" w:space="0" w:color="auto"/>
        <w:right w:val="none" w:sz="0" w:space="0" w:color="auto"/>
      </w:divBdr>
    </w:div>
    <w:div w:id="1898513021">
      <w:marLeft w:val="0"/>
      <w:marRight w:val="0"/>
      <w:marTop w:val="0"/>
      <w:marBottom w:val="0"/>
      <w:divBdr>
        <w:top w:val="none" w:sz="0" w:space="0" w:color="auto"/>
        <w:left w:val="none" w:sz="0" w:space="0" w:color="auto"/>
        <w:bottom w:val="none" w:sz="0" w:space="0" w:color="auto"/>
        <w:right w:val="none" w:sz="0" w:space="0" w:color="auto"/>
      </w:divBdr>
    </w:div>
    <w:div w:id="18985130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52</Pages>
  <Words>11999</Words>
  <Characters>-32766</Characters>
  <Application>Microsoft Office Outlook</Application>
  <DocSecurity>0</DocSecurity>
  <Lines>0</Lines>
  <Paragraphs>0</Paragraphs>
  <ScaleCrop>false</ScaleCrop>
  <Company>MSHOME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9</cp:revision>
  <dcterms:created xsi:type="dcterms:W3CDTF">2017-05-07T07:27:00Z</dcterms:created>
  <dcterms:modified xsi:type="dcterms:W3CDTF">2017-05-09T09:43:00Z</dcterms:modified>
</cp:coreProperties>
</file>